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7468EDD" w:rsidR="0074405B" w:rsidRDefault="0074405B" w:rsidP="0074405B">
      <w:pPr>
        <w:pStyle w:val="3GPPHeader"/>
        <w:spacing w:after="60"/>
        <w:rPr>
          <w:sz w:val="32"/>
          <w:szCs w:val="32"/>
          <w:highlight w:val="yellow"/>
        </w:rPr>
      </w:pPr>
      <w:r>
        <w:t>3GPP TSG-RAN WG2 #97</w:t>
      </w:r>
      <w:r>
        <w:tab/>
      </w:r>
      <w:r w:rsidR="00D70E73">
        <w:rPr>
          <w:sz w:val="32"/>
          <w:szCs w:val="32"/>
        </w:rPr>
        <w:t>Tdoc R2-17</w:t>
      </w:r>
      <w:r w:rsidR="00CB49AC">
        <w:rPr>
          <w:sz w:val="32"/>
          <w:szCs w:val="32"/>
        </w:rPr>
        <w:t>01071</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4C1D6C8F"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9023A5">
        <w:rPr>
          <w:sz w:val="22"/>
          <w:szCs w:val="22"/>
          <w:lang w:val="sv-SE"/>
        </w:rPr>
        <w:t>8.12.2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03FA8BF" w:rsidR="00E90E49" w:rsidRPr="00CE0424" w:rsidRDefault="003D3C45" w:rsidP="00311702">
      <w:pPr>
        <w:pStyle w:val="3GPPHeader"/>
        <w:rPr>
          <w:sz w:val="22"/>
          <w:szCs w:val="22"/>
        </w:rPr>
      </w:pPr>
      <w:r>
        <w:rPr>
          <w:sz w:val="22"/>
          <w:szCs w:val="22"/>
        </w:rPr>
        <w:t>Title:</w:t>
      </w:r>
      <w:r w:rsidR="00E90E49" w:rsidRPr="00CE0424">
        <w:rPr>
          <w:sz w:val="22"/>
          <w:szCs w:val="22"/>
        </w:rPr>
        <w:tab/>
      </w:r>
      <w:r w:rsidR="00CB49AC">
        <w:rPr>
          <w:sz w:val="22"/>
          <w:szCs w:val="22"/>
        </w:rPr>
        <w:t>Cell ranking for SC-PTM</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023A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315A072" w14:textId="77777777" w:rsidR="009E6F2D" w:rsidRDefault="009E6F2D" w:rsidP="00C54206">
      <w:r>
        <w:rPr>
          <w:lang w:val="en-US"/>
        </w:rPr>
        <w:t>The Rel-14 work item on “</w:t>
      </w:r>
      <w:r>
        <w:t xml:space="preserve">Further Enhanced </w:t>
      </w:r>
      <w:r w:rsidRPr="007935B0">
        <w:t>MT</w:t>
      </w:r>
      <w:r>
        <w:t>C for LTE</w:t>
      </w:r>
      <w:r>
        <w:rPr>
          <w:lang w:val="en-US"/>
        </w:rPr>
        <w:t xml:space="preserve">” has five main objectives: </w:t>
      </w:r>
      <w:r>
        <w:rPr>
          <w:kern w:val="2"/>
        </w:rPr>
        <w:t>(1) positioning</w:t>
      </w:r>
      <w:r>
        <w:t>, (2) multicast, (3) mobility enhancements, (4) higher data rates and (5) VoLTE enhancements</w:t>
      </w:r>
      <w:r>
        <w:rPr>
          <w:lang w:val="en-US"/>
        </w:rPr>
        <w:t>. The details for the objective on multicast are given below:</w:t>
      </w:r>
    </w:p>
    <w:p w14:paraId="5FB91565" w14:textId="77777777" w:rsidR="009E6F2D" w:rsidRPr="0013474F" w:rsidRDefault="009E6F2D" w:rsidP="009E6F2D">
      <w:pPr>
        <w:adjustRightInd/>
        <w:spacing w:after="0"/>
        <w:jc w:val="left"/>
        <w:textAlignment w:val="auto"/>
        <w:rPr>
          <w:rFonts w:ascii="Times New Roman" w:hAnsi="Times New Roman"/>
          <w:b/>
          <w:u w:val="single"/>
          <w:lang w:val="en-US" w:eastAsia="en-US"/>
        </w:rPr>
      </w:pPr>
      <w:r w:rsidRPr="0013474F">
        <w:rPr>
          <w:rFonts w:ascii="Times New Roman" w:hAnsi="Times New Roman"/>
          <w:b/>
          <w:u w:val="single"/>
          <w:lang w:val="en-US" w:eastAsia="en-US"/>
        </w:rPr>
        <w:t>Multicast [RAN2 lead, RAN1]</w:t>
      </w:r>
    </w:p>
    <w:p w14:paraId="5A76B7AE" w14:textId="77777777" w:rsidR="009E6F2D" w:rsidRPr="00B743D2" w:rsidRDefault="009E6F2D" w:rsidP="009E6F2D">
      <w:pPr>
        <w:numPr>
          <w:ilvl w:val="0"/>
          <w:numId w:val="16"/>
        </w:numPr>
        <w:adjustRightInd/>
        <w:spacing w:after="0"/>
        <w:jc w:val="left"/>
        <w:textAlignment w:val="auto"/>
        <w:rPr>
          <w:rFonts w:ascii="Times New Roman" w:hAnsi="Times New Roman"/>
          <w:lang w:val="en-US" w:eastAsia="en-US"/>
        </w:rPr>
      </w:pPr>
      <w:r w:rsidRPr="00B743D2">
        <w:rPr>
          <w:rFonts w:ascii="Times New Roman" w:hAnsi="Times New Roman"/>
          <w:lang w:val="en-US" w:eastAsia="en-US"/>
        </w:rPr>
        <w:t>Extend Rel-13 SC-PTM to support multicast downlink transmission (e.g. firmware or software updates, group message delivery)</w:t>
      </w:r>
    </w:p>
    <w:p w14:paraId="7BB1E605" w14:textId="15C7FD50" w:rsidR="009E6F2D" w:rsidRDefault="009E6F2D" w:rsidP="009E6F2D">
      <w:pPr>
        <w:numPr>
          <w:ilvl w:val="0"/>
          <w:numId w:val="16"/>
        </w:numPr>
        <w:adjustRightInd/>
        <w:spacing w:after="0"/>
        <w:jc w:val="left"/>
        <w:textAlignment w:val="auto"/>
        <w:rPr>
          <w:rFonts w:ascii="Times New Roman" w:hAnsi="Times New Roman"/>
          <w:lang w:val="en-US" w:eastAsia="en-US"/>
        </w:rPr>
      </w:pPr>
      <w:r w:rsidRPr="00B743D2">
        <w:rPr>
          <w:rFonts w:ascii="Times New Roman" w:hAnsi="Times New Roman"/>
          <w:lang w:val="en-US" w:eastAsia="en-US"/>
        </w:rPr>
        <w:t>Introduction of necessary enhancements to support narrowband operation, e.g. support of MPDCCH, and coverage enhancement, e.g. repetitions</w:t>
      </w:r>
    </w:p>
    <w:p w14:paraId="344D933F" w14:textId="77777777" w:rsidR="009E6F2D" w:rsidRPr="009E6F2D" w:rsidRDefault="009E6F2D" w:rsidP="00C54206">
      <w:pPr>
        <w:adjustRightInd/>
        <w:spacing w:after="0"/>
        <w:ind w:left="720"/>
        <w:jc w:val="left"/>
        <w:textAlignment w:val="auto"/>
        <w:rPr>
          <w:rFonts w:ascii="Times New Roman" w:hAnsi="Times New Roman"/>
          <w:lang w:val="en-US" w:eastAsia="en-US"/>
        </w:rPr>
      </w:pPr>
    </w:p>
    <w:p w14:paraId="72D23E95" w14:textId="77777777" w:rsidR="009E6F2D" w:rsidRPr="003E76FB" w:rsidRDefault="009E6F2D" w:rsidP="00C54206">
      <w:pPr>
        <w:rPr>
          <w:rFonts w:eastAsia="SimSun"/>
          <w:lang w:val="en-US" w:eastAsia="ja-JP"/>
        </w:rPr>
      </w:pPr>
      <w:r>
        <w:rPr>
          <w:rFonts w:eastAsia="SimSun"/>
          <w:lang w:val="en-US" w:eastAsia="ja-JP"/>
        </w:rPr>
        <w:t>The Rel-14 work item on “Enhancements of NB-IoT” has a few main objectives, one being multicast with details below:</w:t>
      </w:r>
    </w:p>
    <w:p w14:paraId="06B7C235" w14:textId="77777777" w:rsidR="009E6F2D" w:rsidRPr="003E76FB" w:rsidRDefault="009E6F2D" w:rsidP="009E6F2D">
      <w:pPr>
        <w:spacing w:after="180"/>
        <w:jc w:val="left"/>
        <w:rPr>
          <w:rFonts w:ascii="Times New Roman" w:eastAsia="SimSun" w:hAnsi="Times New Roman"/>
          <w:b/>
          <w:bCs/>
          <w:u w:val="single"/>
          <w:lang w:val="en-US" w:eastAsia="ja-JP"/>
        </w:rPr>
      </w:pPr>
      <w:r w:rsidRPr="003E76FB">
        <w:rPr>
          <w:rFonts w:ascii="Times New Roman" w:eastAsia="SimSun" w:hAnsi="Times New Roman"/>
          <w:b/>
          <w:bCs/>
          <w:u w:val="single"/>
          <w:lang w:val="en-US" w:eastAsia="ja-JP"/>
        </w:rPr>
        <w:t>Multicast</w:t>
      </w:r>
      <w:r w:rsidRPr="0013474F">
        <w:rPr>
          <w:rFonts w:ascii="Times New Roman" w:eastAsia="SimSun" w:hAnsi="Times New Roman"/>
          <w:b/>
          <w:bCs/>
          <w:u w:val="single"/>
          <w:lang w:val="en-US" w:eastAsia="ja-JP"/>
        </w:rPr>
        <w:t xml:space="preserve"> </w:t>
      </w:r>
      <w:r w:rsidRPr="003E76FB">
        <w:rPr>
          <w:rFonts w:ascii="Times New Roman" w:hAnsi="Times New Roman"/>
          <w:b/>
          <w:u w:val="single"/>
          <w:lang w:val="en-US" w:eastAsia="ja-JP"/>
        </w:rPr>
        <w:t xml:space="preserve"> [RAN2 lead, RAN1, RAN4, RAN3]</w:t>
      </w:r>
    </w:p>
    <w:p w14:paraId="52A22A45" w14:textId="77777777" w:rsidR="009E6F2D" w:rsidRPr="003E76FB" w:rsidRDefault="009E6F2D" w:rsidP="009E6F2D">
      <w:pPr>
        <w:numPr>
          <w:ilvl w:val="0"/>
          <w:numId w:val="16"/>
        </w:numPr>
        <w:adjustRightInd/>
        <w:spacing w:after="0"/>
        <w:jc w:val="left"/>
        <w:textAlignment w:val="auto"/>
        <w:rPr>
          <w:rFonts w:ascii="Times New Roman" w:hAnsi="Times New Roman"/>
          <w:lang w:val="en-US" w:eastAsia="ja-JP"/>
        </w:rPr>
      </w:pPr>
      <w:r w:rsidRPr="003E76FB">
        <w:rPr>
          <w:rFonts w:ascii="Times New Roman" w:hAnsi="Times New Roman"/>
          <w:lang w:val="en-US" w:eastAsia="ja-JP"/>
        </w:rPr>
        <w:t>Extend Rel-13 SC-PTM to support multi-cast downlink transmission (e.g. firmware or software updates, group message delivery) for NB-</w:t>
      </w:r>
      <w:r>
        <w:rPr>
          <w:rFonts w:ascii="Times New Roman" w:hAnsi="Times New Roman"/>
          <w:lang w:val="en-US" w:eastAsia="ja-JP"/>
        </w:rPr>
        <w:t>IoT</w:t>
      </w:r>
    </w:p>
    <w:p w14:paraId="323C69B1" w14:textId="77777777" w:rsidR="009E6F2D" w:rsidRPr="003E76FB" w:rsidRDefault="009E6F2D" w:rsidP="009E6F2D">
      <w:pPr>
        <w:numPr>
          <w:ilvl w:val="0"/>
          <w:numId w:val="16"/>
        </w:numPr>
        <w:adjustRightInd/>
        <w:spacing w:after="0"/>
        <w:jc w:val="left"/>
        <w:textAlignment w:val="auto"/>
        <w:rPr>
          <w:rFonts w:ascii="Times New Roman" w:hAnsi="Times New Roman"/>
          <w:lang w:val="en-US" w:eastAsia="ja-JP"/>
        </w:rPr>
      </w:pPr>
      <w:r w:rsidRPr="003E76FB">
        <w:rPr>
          <w:rFonts w:ascii="Times New Roman" w:hAnsi="Times New Roman"/>
          <w:lang w:val="en-US" w:eastAsia="ja-JP"/>
        </w:rPr>
        <w:t>Introduction of necessary enhancements to support narrowband operation, e.g. support of NPDCCH, and coverage enhancement, e.g. repetitions</w:t>
      </w:r>
    </w:p>
    <w:p w14:paraId="09127639" w14:textId="77777777" w:rsidR="00C54206" w:rsidRDefault="00C54206" w:rsidP="00C54206">
      <w:pPr>
        <w:rPr>
          <w:lang w:val="en-US"/>
        </w:rPr>
      </w:pPr>
    </w:p>
    <w:p w14:paraId="3097338F" w14:textId="6E95EF83" w:rsidR="009E6F2D" w:rsidRPr="009E6F2D" w:rsidRDefault="009E6F2D" w:rsidP="00C54206">
      <w:pPr>
        <w:rPr>
          <w:lang w:val="en-US"/>
        </w:rPr>
      </w:pPr>
      <w:r>
        <w:rPr>
          <w:lang w:val="en-US"/>
        </w:rPr>
        <w:t>In RAN2 #96 meeting, the following was agreed for Mobility with regards to SC-PTM, based on an email discussion:</w:t>
      </w:r>
    </w:p>
    <w:p w14:paraId="5F02A125" w14:textId="1C241DC8" w:rsidR="00ED3F9C" w:rsidRPr="0042196D" w:rsidRDefault="00ED3F9C" w:rsidP="00ED3F9C">
      <w:pPr>
        <w:pStyle w:val="BoldComments"/>
        <w:rPr>
          <w:rFonts w:eastAsia="PMingLiU"/>
          <w:lang w:eastAsia="zh-TW"/>
        </w:rPr>
      </w:pPr>
      <w:r>
        <w:rPr>
          <w:rFonts w:hint="eastAsia"/>
        </w:rPr>
        <w:t>Mobility</w:t>
      </w:r>
      <w:r>
        <w:rPr>
          <w:rFonts w:eastAsia="PMingLiU" w:hint="eastAsia"/>
          <w:lang w:eastAsia="zh-TW"/>
        </w:rPr>
        <w:t xml:space="preserve"> for SC-PTM</w:t>
      </w:r>
    </w:p>
    <w:p w14:paraId="02ECF9D0" w14:textId="77777777" w:rsidR="00ED3F9C" w:rsidRDefault="001F50E5" w:rsidP="00ED3F9C">
      <w:pPr>
        <w:pStyle w:val="Doc-title"/>
        <w:rPr>
          <w:rFonts w:eastAsia="PMingLiU"/>
          <w:lang w:eastAsia="zh-TW"/>
        </w:rPr>
      </w:pPr>
      <w:hyperlink r:id="rId8" w:tooltip="D:Documents3GPPtsg_ranWG2RAN2DocsR2-168157.zip" w:history="1">
        <w:r w:rsidR="00ED3F9C" w:rsidRPr="00151BDF">
          <w:rPr>
            <w:rStyle w:val="Hyperlink"/>
          </w:rPr>
          <w:t>R2-168157</w:t>
        </w:r>
      </w:hyperlink>
      <w:r w:rsidR="00ED3F9C" w:rsidRPr="0001752A">
        <w:tab/>
      </w:r>
      <w:r w:rsidR="00ED3F9C" w:rsidRPr="00BA57B9">
        <w:t>Summary of email discussion [</w:t>
      </w:r>
      <w:r w:rsidR="00ED3F9C" w:rsidRPr="0001752A">
        <w:t xml:space="preserve">95bis#30][LTE/NB-IoT/feMTC] – Mobility enhancements </w:t>
      </w:r>
      <w:r w:rsidR="00ED3F9C">
        <w:t>for SC-PTM</w:t>
      </w:r>
      <w:r w:rsidR="00ED3F9C">
        <w:tab/>
        <w:t>CATT</w:t>
      </w:r>
      <w:r w:rsidR="00ED3F9C">
        <w:tab/>
        <w:t>discussion</w:t>
      </w:r>
      <w:r w:rsidR="00ED3F9C">
        <w:tab/>
      </w:r>
      <w:r w:rsidR="00ED3F9C" w:rsidRPr="0001752A">
        <w:t>result of email discussion [95bis#30]</w:t>
      </w:r>
      <w:r w:rsidR="00ED3F9C" w:rsidRPr="0001752A">
        <w:tab/>
        <w:t>Rel-14</w:t>
      </w:r>
      <w:r w:rsidR="00ED3F9C" w:rsidRPr="0001752A">
        <w:tab/>
        <w:t>NB_IOTenh-Core, LTE_feMTC-Core</w:t>
      </w:r>
    </w:p>
    <w:p w14:paraId="58384D38" w14:textId="77777777" w:rsidR="00ED3F9C" w:rsidRPr="000F740A" w:rsidRDefault="00ED3F9C" w:rsidP="00ED3F9C">
      <w:pPr>
        <w:pStyle w:val="Comments"/>
        <w:rPr>
          <w:rFonts w:eastAsia="PMingLiU"/>
          <w:lang w:eastAsia="zh-TW"/>
        </w:rPr>
      </w:pPr>
      <w:r>
        <w:rPr>
          <w:lang w:eastAsia="zh-TW"/>
        </w:rPr>
        <w:t>U</w:t>
      </w:r>
      <w:r>
        <w:rPr>
          <w:rFonts w:hint="eastAsia"/>
          <w:lang w:eastAsia="zh-TW"/>
        </w:rPr>
        <w:t xml:space="preserve">pdated </w:t>
      </w:r>
      <w:r>
        <w:rPr>
          <w:rFonts w:eastAsia="PMingLiU" w:hint="eastAsia"/>
          <w:lang w:eastAsia="zh-TW"/>
        </w:rPr>
        <w:t xml:space="preserve">before presentation </w:t>
      </w:r>
      <w:r>
        <w:rPr>
          <w:rFonts w:hint="eastAsia"/>
          <w:lang w:eastAsia="zh-TW"/>
        </w:rPr>
        <w:t xml:space="preserve">in </w:t>
      </w:r>
      <w:hyperlink r:id="rId9" w:tooltip="D:Documents3GPPtsg_ranWG2RAN2DocsR2-168960.zip" w:history="1">
        <w:r w:rsidRPr="00151BDF">
          <w:rPr>
            <w:rStyle w:val="Hyperlink"/>
            <w:rFonts w:eastAsia="PMingLiU" w:hint="eastAsia"/>
            <w:lang w:eastAsia="zh-TW"/>
          </w:rPr>
          <w:t>R2-168960</w:t>
        </w:r>
      </w:hyperlink>
    </w:p>
    <w:p w14:paraId="02F74114" w14:textId="77777777" w:rsidR="00ED3F9C" w:rsidRDefault="001F50E5" w:rsidP="00ED3F9C">
      <w:pPr>
        <w:pStyle w:val="Doc-title"/>
        <w:rPr>
          <w:rFonts w:eastAsia="PMingLiU"/>
          <w:lang w:eastAsia="zh-TW"/>
        </w:rPr>
      </w:pPr>
      <w:hyperlink r:id="rId10" w:tooltip="D:Documents3GPPtsg_ranWG2RAN2DocsR2-168960.zip" w:history="1">
        <w:r w:rsidR="00ED3F9C" w:rsidRPr="00151BDF">
          <w:rPr>
            <w:rStyle w:val="Hyperlink"/>
          </w:rPr>
          <w:t>R2-168</w:t>
        </w:r>
        <w:r w:rsidR="00ED3F9C" w:rsidRPr="00151BDF">
          <w:rPr>
            <w:rStyle w:val="Hyperlink"/>
            <w:rFonts w:eastAsia="PMingLiU" w:hint="eastAsia"/>
            <w:lang w:eastAsia="zh-TW"/>
          </w:rPr>
          <w:t>960</w:t>
        </w:r>
      </w:hyperlink>
      <w:r w:rsidR="00ED3F9C" w:rsidRPr="0001752A">
        <w:tab/>
      </w:r>
      <w:r w:rsidR="00ED3F9C" w:rsidRPr="00BA57B9">
        <w:t>Summary of email discussion [</w:t>
      </w:r>
      <w:r w:rsidR="00ED3F9C" w:rsidRPr="0001752A">
        <w:t xml:space="preserve">95bis#30][LTE/NB-IoT/feMTC] – Mobility enhancements </w:t>
      </w:r>
      <w:r w:rsidR="00ED3F9C">
        <w:t>for SC-PTM</w:t>
      </w:r>
      <w:r w:rsidR="00ED3F9C">
        <w:tab/>
        <w:t>CATT</w:t>
      </w:r>
      <w:r w:rsidR="00ED3F9C">
        <w:tab/>
        <w:t>discussion</w:t>
      </w:r>
      <w:r w:rsidR="00ED3F9C">
        <w:tab/>
      </w:r>
      <w:r w:rsidR="00ED3F9C" w:rsidRPr="0001752A">
        <w:t>result of email discussion [95bis#30]</w:t>
      </w:r>
      <w:r w:rsidR="00ED3F9C" w:rsidRPr="0001752A">
        <w:tab/>
        <w:t>Rel-14</w:t>
      </w:r>
      <w:r w:rsidR="00ED3F9C" w:rsidRPr="0001752A">
        <w:tab/>
        <w:t>NB_IOTenh-Core, LTE_feMTC-Core</w:t>
      </w:r>
    </w:p>
    <w:p w14:paraId="62885DAD" w14:textId="77777777" w:rsidR="00ED3F9C" w:rsidRPr="00100791" w:rsidRDefault="00ED3F9C" w:rsidP="00ED3F9C">
      <w:pPr>
        <w:pStyle w:val="Doc-text2"/>
        <w:numPr>
          <w:ilvl w:val="0"/>
          <w:numId w:val="15"/>
        </w:numPr>
        <w:rPr>
          <w:rFonts w:eastAsia="PMingLiU"/>
          <w:lang w:eastAsia="zh-TW"/>
        </w:rPr>
      </w:pPr>
      <w:r>
        <w:rPr>
          <w:rFonts w:eastAsia="PMingLiU" w:hint="eastAsia"/>
          <w:lang w:eastAsia="zh-TW"/>
        </w:rPr>
        <w:t xml:space="preserve">Ericsson think that the statement </w:t>
      </w:r>
      <w:r w:rsidRPr="00365756">
        <w:rPr>
          <w:rFonts w:eastAsia="PMingLiU"/>
          <w:lang w:eastAsia="zh-TW"/>
        </w:rPr>
        <w:t>feMTC UE in NC</w:t>
      </w:r>
      <w:r>
        <w:rPr>
          <w:rFonts w:eastAsia="PMingLiU" w:hint="eastAsia"/>
          <w:lang w:eastAsia="zh-TW"/>
        </w:rPr>
        <w:t xml:space="preserve"> is vague. </w:t>
      </w:r>
    </w:p>
    <w:p w14:paraId="247EA5A5" w14:textId="77777777" w:rsidR="00ED3F9C" w:rsidRDefault="00ED3F9C" w:rsidP="00ED3F9C">
      <w:pPr>
        <w:pStyle w:val="Doc-text2"/>
        <w:rPr>
          <w:rFonts w:eastAsia="PMingLiU"/>
          <w:lang w:eastAsia="zh-TW"/>
        </w:rPr>
      </w:pPr>
    </w:p>
    <w:p w14:paraId="29A575B9" w14:textId="77777777" w:rsidR="00ED3F9C" w:rsidRPr="003F0700" w:rsidRDefault="00ED3F9C" w:rsidP="00ED3F9C">
      <w:pPr>
        <w:pStyle w:val="Agreement"/>
        <w:rPr>
          <w:rFonts w:eastAsia="PMingLiU"/>
          <w:lang w:eastAsia="zh-TW"/>
        </w:rPr>
      </w:pPr>
      <w:r>
        <w:rPr>
          <w:rFonts w:eastAsia="PMingLiU" w:hint="eastAsia"/>
          <w:lang w:eastAsia="zh-TW"/>
        </w:rPr>
        <w:t xml:space="preserve">For feMTC, </w:t>
      </w:r>
      <w:r w:rsidRPr="00365756">
        <w:rPr>
          <w:lang w:eastAsia="zh-TW"/>
        </w:rPr>
        <w:t>SC-PTM should be considered in reselection priorit</w:t>
      </w:r>
      <w:r>
        <w:rPr>
          <w:lang w:eastAsia="zh-TW"/>
        </w:rPr>
        <w:t xml:space="preserve">ies handling for </w:t>
      </w:r>
      <w:r>
        <w:rPr>
          <w:rFonts w:eastAsia="PMingLiU" w:hint="eastAsia"/>
          <w:lang w:eastAsia="zh-TW"/>
        </w:rPr>
        <w:t xml:space="preserve">BL </w:t>
      </w:r>
      <w:r>
        <w:rPr>
          <w:lang w:eastAsia="zh-TW"/>
        </w:rPr>
        <w:t>UE</w:t>
      </w:r>
      <w:r>
        <w:rPr>
          <w:rFonts w:eastAsia="PMingLiU" w:hint="eastAsia"/>
          <w:lang w:eastAsia="zh-TW"/>
        </w:rPr>
        <w:t>s for normal suitability criterion is met.</w:t>
      </w:r>
    </w:p>
    <w:p w14:paraId="4BA1F852" w14:textId="77777777" w:rsidR="00ED3F9C" w:rsidRPr="00604F73" w:rsidRDefault="00ED3F9C" w:rsidP="00ED3F9C">
      <w:pPr>
        <w:pStyle w:val="Agreement"/>
        <w:rPr>
          <w:rFonts w:eastAsia="PMingLiU"/>
          <w:lang w:eastAsia="zh-TW"/>
        </w:rPr>
      </w:pPr>
      <w:r>
        <w:rPr>
          <w:rFonts w:eastAsia="PMingLiU" w:hint="eastAsia"/>
          <w:lang w:eastAsia="zh-TW"/>
        </w:rPr>
        <w:t>For feMTC, Rel-13</w:t>
      </w:r>
      <w:r w:rsidRPr="00365756">
        <w:rPr>
          <w:lang w:eastAsia="zh-TW"/>
        </w:rPr>
        <w:t xml:space="preserve"> mechanism of reselection priorities handling for S</w:t>
      </w:r>
      <w:r>
        <w:rPr>
          <w:lang w:eastAsia="zh-TW"/>
        </w:rPr>
        <w:t xml:space="preserve">C-PTM should be reused for </w:t>
      </w:r>
      <w:r>
        <w:rPr>
          <w:rFonts w:eastAsia="PMingLiU" w:hint="eastAsia"/>
          <w:lang w:eastAsia="zh-TW"/>
        </w:rPr>
        <w:t>the above case.</w:t>
      </w:r>
    </w:p>
    <w:p w14:paraId="1FC051E2" w14:textId="77777777" w:rsidR="00ED3F9C" w:rsidRPr="00604F73" w:rsidRDefault="00ED3F9C" w:rsidP="00ED3F9C">
      <w:pPr>
        <w:pStyle w:val="Agreement"/>
        <w:rPr>
          <w:lang w:eastAsia="zh-TW"/>
        </w:rPr>
      </w:pPr>
      <w:r>
        <w:rPr>
          <w:rFonts w:hint="eastAsia"/>
          <w:lang w:eastAsia="zh-TW"/>
        </w:rPr>
        <w:t>F</w:t>
      </w:r>
      <w:r>
        <w:rPr>
          <w:lang w:eastAsia="zh-TW"/>
        </w:rPr>
        <w:t>o</w:t>
      </w:r>
      <w:r>
        <w:rPr>
          <w:rFonts w:hint="eastAsia"/>
          <w:lang w:eastAsia="zh-TW"/>
        </w:rPr>
        <w:t xml:space="preserve">r feMTC, </w:t>
      </w:r>
      <w:r>
        <w:rPr>
          <w:rFonts w:eastAsia="PMingLiU" w:hint="eastAsia"/>
          <w:lang w:eastAsia="zh-TW"/>
        </w:rPr>
        <w:t xml:space="preserve">for </w:t>
      </w:r>
      <w:r w:rsidRPr="00365756">
        <w:rPr>
          <w:lang w:eastAsia="zh-TW"/>
        </w:rPr>
        <w:t>UE in enhanced coverage</w:t>
      </w:r>
      <w:r>
        <w:rPr>
          <w:rFonts w:eastAsia="PMingLiU" w:hint="eastAsia"/>
          <w:lang w:eastAsia="zh-TW"/>
        </w:rPr>
        <w:t xml:space="preserve">, </w:t>
      </w:r>
      <w:r w:rsidRPr="00365756">
        <w:rPr>
          <w:lang w:eastAsia="zh-TW"/>
        </w:rPr>
        <w:t xml:space="preserve">an offset to SC-PTM cells in ranking based cell reselection </w:t>
      </w:r>
      <w:r>
        <w:rPr>
          <w:rFonts w:eastAsia="PMingLiU" w:hint="eastAsia"/>
          <w:lang w:eastAsia="zh-TW"/>
        </w:rPr>
        <w:t xml:space="preserve">is used </w:t>
      </w:r>
      <w:r w:rsidRPr="00365756">
        <w:rPr>
          <w:lang w:eastAsia="zh-TW"/>
        </w:rPr>
        <w:t>if SC-PTM cell exists and UE is receiving or interested to receive an MBMS service.</w:t>
      </w:r>
    </w:p>
    <w:p w14:paraId="30121AC0" w14:textId="77777777" w:rsidR="00ED3F9C" w:rsidRDefault="00ED3F9C" w:rsidP="00ED3F9C">
      <w:pPr>
        <w:pStyle w:val="Agreement"/>
        <w:rPr>
          <w:lang w:eastAsia="zh-TW"/>
        </w:rPr>
      </w:pPr>
      <w:r>
        <w:rPr>
          <w:rFonts w:eastAsia="PMingLiU"/>
          <w:lang w:eastAsia="zh-TW"/>
        </w:rPr>
        <w:lastRenderedPageBreak/>
        <w:t>F</w:t>
      </w:r>
      <w:r>
        <w:rPr>
          <w:rFonts w:eastAsia="PMingLiU" w:hint="eastAsia"/>
          <w:lang w:eastAsia="zh-TW"/>
        </w:rPr>
        <w:t xml:space="preserve">or NB-IoT, </w:t>
      </w:r>
      <w:r w:rsidRPr="00365756">
        <w:rPr>
          <w:lang w:eastAsia="zh-TW"/>
        </w:rPr>
        <w:t xml:space="preserve">an offset to SC-PTM cells in ranking based cell reselection </w:t>
      </w:r>
      <w:r>
        <w:rPr>
          <w:rFonts w:eastAsia="PMingLiU" w:hint="eastAsia"/>
          <w:lang w:eastAsia="zh-TW"/>
        </w:rPr>
        <w:t xml:space="preserve">is used </w:t>
      </w:r>
      <w:r w:rsidRPr="00365756">
        <w:rPr>
          <w:lang w:eastAsia="zh-TW"/>
        </w:rPr>
        <w:t>if SC-PTM cell exists and UE is receiving or interested to receive an MBMS service.</w:t>
      </w:r>
    </w:p>
    <w:p w14:paraId="419914D0" w14:textId="77777777" w:rsidR="00ED3F9C" w:rsidRPr="00372584" w:rsidRDefault="00ED3F9C" w:rsidP="00ED3F9C">
      <w:pPr>
        <w:pStyle w:val="Agreement"/>
        <w:rPr>
          <w:lang w:eastAsia="zh-TW"/>
        </w:rPr>
      </w:pPr>
      <w:r>
        <w:rPr>
          <w:rFonts w:eastAsia="PMingLiU" w:hint="eastAsia"/>
          <w:lang w:eastAsia="zh-TW"/>
        </w:rPr>
        <w:t xml:space="preserve">FFS how the UE acquires the offset. </w:t>
      </w:r>
    </w:p>
    <w:p w14:paraId="28C039F8" w14:textId="77777777" w:rsidR="00ED3F9C" w:rsidRPr="00FF72E5" w:rsidRDefault="00ED3F9C" w:rsidP="00ED3F9C">
      <w:pPr>
        <w:pStyle w:val="Agreement"/>
        <w:rPr>
          <w:lang w:eastAsia="zh-TW"/>
        </w:rPr>
      </w:pPr>
      <w:r w:rsidRPr="00365756">
        <w:rPr>
          <w:lang w:eastAsia="zh-TW"/>
        </w:rPr>
        <w:t>Power boosting should not be considered in ranking.</w:t>
      </w:r>
    </w:p>
    <w:p w14:paraId="5DD7B1D9" w14:textId="77777777" w:rsidR="00D3005B" w:rsidRPr="00CE0424" w:rsidRDefault="00D3005B" w:rsidP="00CE0424">
      <w:pPr>
        <w:pStyle w:val="BodyText"/>
      </w:pPr>
    </w:p>
    <w:p w14:paraId="36CEC7B2" w14:textId="66126C3C" w:rsidR="001643A8" w:rsidRDefault="004000E8" w:rsidP="00CE0424">
      <w:pPr>
        <w:pStyle w:val="Heading1"/>
      </w:pPr>
      <w:bookmarkStart w:id="0" w:name="_Ref178064866"/>
      <w:r w:rsidRPr="00CE0424">
        <w:t>Discussion</w:t>
      </w:r>
      <w:bookmarkEnd w:id="0"/>
    </w:p>
    <w:p w14:paraId="6BCF2B03" w14:textId="69BA4055" w:rsidR="00CD764F" w:rsidRDefault="00CD764F" w:rsidP="00CD764F"/>
    <w:p w14:paraId="37124D82" w14:textId="290717F4" w:rsidR="00715F1C" w:rsidRDefault="00715F1C" w:rsidP="00C54206">
      <w:pPr>
        <w:rPr>
          <w:b/>
        </w:rPr>
      </w:pPr>
      <w:bookmarkStart w:id="1" w:name="_Toc466034851"/>
      <w:bookmarkStart w:id="2" w:name="_Toc466064015"/>
      <w:bookmarkStart w:id="3" w:name="_Toc469994673"/>
      <w:bookmarkStart w:id="4" w:name="_Toc465943922"/>
      <w:r>
        <w:t>e</w:t>
      </w:r>
      <w:r w:rsidRPr="001A02C6">
        <w:t>MTC UE</w:t>
      </w:r>
      <w:r>
        <w:t>s and NB-IoT UEs</w:t>
      </w:r>
      <w:r w:rsidRPr="001A02C6">
        <w:t xml:space="preserve"> in idle mode perform </w:t>
      </w:r>
      <w:r>
        <w:t xml:space="preserve">intra- and </w:t>
      </w:r>
      <w:r w:rsidRPr="001A02C6">
        <w:t>inter frequency cell re-selection based on</w:t>
      </w:r>
      <w:r>
        <w:t xml:space="preserve"> ranking as described in chapter 5.2.4.6 in </w:t>
      </w:r>
      <w:r>
        <w:rPr>
          <w:b/>
        </w:rPr>
        <w:fldChar w:fldCharType="begin"/>
      </w:r>
      <w:r>
        <w:instrText xml:space="preserve"> REF _Ref461437642 \r \h </w:instrText>
      </w:r>
      <w:r>
        <w:rPr>
          <w:b/>
        </w:rPr>
      </w:r>
      <w:r w:rsidR="00C54206">
        <w:rPr>
          <w:b/>
        </w:rPr>
        <w:instrText xml:space="preserve"> \* MERGEFORMAT </w:instrText>
      </w:r>
      <w:r>
        <w:rPr>
          <w:b/>
        </w:rPr>
        <w:fldChar w:fldCharType="separate"/>
      </w:r>
      <w:r>
        <w:t>[2]</w:t>
      </w:r>
      <w:r>
        <w:rPr>
          <w:b/>
        </w:rPr>
        <w:fldChar w:fldCharType="end"/>
      </w:r>
      <w:r>
        <w:t xml:space="preserve">. </w:t>
      </w:r>
      <w:bookmarkStart w:id="5" w:name="_Toc461086304"/>
      <w:bookmarkStart w:id="6" w:name="_Toc461087107"/>
      <w:bookmarkStart w:id="7" w:name="_Toc461437846"/>
      <w:bookmarkStart w:id="8" w:name="_Toc462820933"/>
      <w:bookmarkStart w:id="9" w:name="_Toc463043040"/>
      <w:r>
        <w:t>These</w:t>
      </w:r>
      <w:r w:rsidRPr="00235240">
        <w:t xml:space="preserve"> </w:t>
      </w:r>
      <w:r>
        <w:t xml:space="preserve">UEs will then always camp on the best ranked cell, meaning that the UE will not be able to receive an ongoing MBMS service </w:t>
      </w:r>
      <w:r w:rsidR="00A46D7A">
        <w:t xml:space="preserve">(through SC-PTM reception) </w:t>
      </w:r>
      <w:r>
        <w:t xml:space="preserve">on </w:t>
      </w:r>
      <w:r w:rsidR="00A46D7A">
        <w:t xml:space="preserve">another cell that has a lower ranking, neither on a cell </w:t>
      </w:r>
      <w:r>
        <w:t>on a different frequency that has a lower ranking.</w:t>
      </w:r>
      <w:bookmarkEnd w:id="1"/>
      <w:bookmarkEnd w:id="2"/>
      <w:bookmarkEnd w:id="3"/>
      <w:r>
        <w:t xml:space="preserve"> </w:t>
      </w:r>
      <w:bookmarkEnd w:id="4"/>
      <w:bookmarkEnd w:id="5"/>
      <w:bookmarkEnd w:id="6"/>
      <w:bookmarkEnd w:id="7"/>
      <w:bookmarkEnd w:id="8"/>
      <w:bookmarkEnd w:id="9"/>
    </w:p>
    <w:p w14:paraId="54344539" w14:textId="5FFBBAF1" w:rsidR="00715F1C" w:rsidRDefault="00715F1C" w:rsidP="00715F1C">
      <w:pPr>
        <w:pStyle w:val="Observation"/>
      </w:pPr>
      <w:bookmarkStart w:id="10" w:name="_Toc463042991"/>
      <w:bookmarkStart w:id="11" w:name="_Toc466034848"/>
      <w:bookmarkStart w:id="12" w:name="_Toc466064010"/>
      <w:bookmarkStart w:id="13" w:name="_Toc469994671"/>
      <w:bookmarkStart w:id="14" w:name="_Toc473805877"/>
      <w:r>
        <w:t>Cell re-selection for eMTC UEs and NB-IoT UEs should be adapted to support reception of MBMS service(s).</w:t>
      </w:r>
      <w:bookmarkEnd w:id="10"/>
      <w:bookmarkEnd w:id="11"/>
      <w:bookmarkEnd w:id="12"/>
      <w:bookmarkEnd w:id="13"/>
      <w:bookmarkEnd w:id="14"/>
    </w:p>
    <w:p w14:paraId="573FA842" w14:textId="6DC0DE5F" w:rsidR="00397B13" w:rsidRDefault="00397B13" w:rsidP="00397B13">
      <w:pPr>
        <w:pStyle w:val="Observation"/>
        <w:numPr>
          <w:ilvl w:val="0"/>
          <w:numId w:val="0"/>
        </w:numPr>
        <w:ind w:left="1701"/>
      </w:pPr>
    </w:p>
    <w:p w14:paraId="2E4CEC85" w14:textId="1E43A844" w:rsidR="00A46D7A" w:rsidRDefault="00A46D7A" w:rsidP="000F2D5B">
      <w:pPr>
        <w:rPr>
          <w:rFonts w:cs="Arial"/>
        </w:rPr>
      </w:pPr>
      <w:r>
        <w:rPr>
          <w:rFonts w:cs="Arial"/>
        </w:rPr>
        <w:t>If there are BL UEs that follow priority based cell re-selection, these UEs are already covered by existing mechanism</w:t>
      </w:r>
      <w:r w:rsidR="00CB49AC">
        <w:rPr>
          <w:rFonts w:cs="Arial"/>
        </w:rPr>
        <w:t>.</w:t>
      </w:r>
    </w:p>
    <w:p w14:paraId="6F32407F" w14:textId="77777777" w:rsidR="00A46D7A" w:rsidRDefault="00A46D7A" w:rsidP="000F2D5B">
      <w:pPr>
        <w:rPr>
          <w:rFonts w:cs="Arial"/>
        </w:rPr>
      </w:pPr>
    </w:p>
    <w:p w14:paraId="3348D659" w14:textId="61A5BCE8" w:rsidR="00A46D7A" w:rsidRDefault="000F2D5B" w:rsidP="000F2D5B">
      <w:pPr>
        <w:rPr>
          <w:rFonts w:cs="Arial"/>
        </w:rPr>
      </w:pPr>
      <w:r w:rsidRPr="00A46D7A">
        <w:rPr>
          <w:rFonts w:cs="Arial"/>
        </w:rPr>
        <w:t xml:space="preserve">For legacy SC-PTM, </w:t>
      </w:r>
      <w:r w:rsidR="00A46D7A" w:rsidRPr="00A46D7A">
        <w:rPr>
          <w:rFonts w:cs="Arial"/>
        </w:rPr>
        <w:t xml:space="preserve">cell reselection is specified in 5.2.4.1 in </w:t>
      </w:r>
      <w:r w:rsidR="00A46D7A" w:rsidRPr="00A46D7A">
        <w:rPr>
          <w:rFonts w:cs="Arial"/>
        </w:rPr>
        <w:fldChar w:fldCharType="begin"/>
      </w:r>
      <w:r w:rsidR="00A46D7A" w:rsidRPr="00A46D7A">
        <w:rPr>
          <w:rFonts w:cs="Arial"/>
        </w:rPr>
        <w:instrText xml:space="preserve"> REF _Ref461437642 \r \h </w:instrText>
      </w:r>
      <w:r w:rsidR="00A46D7A">
        <w:rPr>
          <w:rFonts w:cs="Arial"/>
        </w:rPr>
        <w:instrText xml:space="preserve"> \* MERGEFORMAT </w:instrText>
      </w:r>
      <w:r w:rsidR="00A46D7A" w:rsidRPr="00A46D7A">
        <w:rPr>
          <w:rFonts w:cs="Arial"/>
        </w:rPr>
      </w:r>
      <w:r w:rsidR="00A46D7A" w:rsidRPr="00A46D7A">
        <w:rPr>
          <w:rFonts w:cs="Arial"/>
        </w:rPr>
        <w:fldChar w:fldCharType="separate"/>
      </w:r>
      <w:r w:rsidR="00A46D7A" w:rsidRPr="00A46D7A">
        <w:rPr>
          <w:rFonts w:cs="Arial"/>
        </w:rPr>
        <w:t>[2]</w:t>
      </w:r>
      <w:r w:rsidR="00A46D7A" w:rsidRPr="00A46D7A">
        <w:rPr>
          <w:rFonts w:cs="Arial"/>
        </w:rPr>
        <w:fldChar w:fldCharType="end"/>
      </w:r>
      <w:r w:rsidR="00A46D7A" w:rsidRPr="00A46D7A">
        <w:rPr>
          <w:rFonts w:cs="Arial"/>
        </w:rPr>
        <w:t xml:space="preserve">: </w:t>
      </w:r>
    </w:p>
    <w:p w14:paraId="5E603DEA" w14:textId="5DA8E43D" w:rsidR="000F2D5B" w:rsidRPr="000F2D5B" w:rsidRDefault="000F2D5B" w:rsidP="000F2D5B">
      <w:pPr>
        <w:rPr>
          <w:rFonts w:eastAsia="MS Mincho" w:cs="Arial"/>
        </w:rPr>
      </w:pPr>
      <w:r w:rsidRPr="00A46D7A">
        <w:rPr>
          <w:rFonts w:eastAsia="MS Mincho" w:cs="Arial"/>
        </w:rPr>
        <w:t>If the</w:t>
      </w:r>
      <w:r w:rsidRPr="000F2D5B">
        <w:rPr>
          <w:rFonts w:eastAsia="MS Mincho" w:cs="Arial"/>
        </w:rPr>
        <w:t xml:space="preserv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[2] as long as the two following conditions are fulfilled:</w:t>
      </w:r>
    </w:p>
    <w:p w14:paraId="2D342C80" w14:textId="77777777" w:rsidR="000F2D5B" w:rsidRPr="000F2D5B" w:rsidRDefault="000F2D5B" w:rsidP="000F2D5B">
      <w:pPr>
        <w:overflowPunct/>
        <w:autoSpaceDE/>
        <w:autoSpaceDN/>
        <w:adjustRightInd/>
        <w:spacing w:after="180"/>
        <w:ind w:left="568" w:hanging="284"/>
        <w:jc w:val="left"/>
        <w:textAlignment w:val="auto"/>
        <w:rPr>
          <w:rFonts w:eastAsia="MS Mincho" w:cs="Arial"/>
        </w:rPr>
      </w:pPr>
      <w:r w:rsidRPr="000F2D5B">
        <w:rPr>
          <w:rFonts w:eastAsia="MS Mincho" w:cs="Arial"/>
        </w:rPr>
        <w:t>1) Either:</w:t>
      </w:r>
    </w:p>
    <w:p w14:paraId="459BF2F5" w14:textId="77777777" w:rsidR="000F2D5B" w:rsidRPr="000F2D5B" w:rsidRDefault="000F2D5B" w:rsidP="000F2D5B">
      <w:pPr>
        <w:overflowPunct/>
        <w:autoSpaceDE/>
        <w:autoSpaceDN/>
        <w:adjustRightInd/>
        <w:spacing w:after="180"/>
        <w:ind w:left="568" w:hanging="284"/>
        <w:jc w:val="left"/>
        <w:textAlignment w:val="auto"/>
        <w:rPr>
          <w:rFonts w:eastAsia="MS Mincho" w:cs="Arial"/>
        </w:rPr>
      </w:pPr>
      <w:r w:rsidRPr="000F2D5B">
        <w:rPr>
          <w:rFonts w:eastAsia="MS Mincho" w:cs="Arial"/>
        </w:rPr>
        <w:t>-</w:t>
      </w:r>
      <w:r w:rsidRPr="000F2D5B">
        <w:rPr>
          <w:rFonts w:eastAsia="MS Mincho" w:cs="Arial"/>
        </w:rPr>
        <w:tab/>
        <w:t>the UE is capable of MBMS service continuity and the reselected cell is broadcasting SIB13; or</w:t>
      </w:r>
    </w:p>
    <w:p w14:paraId="0AC46D49" w14:textId="77777777" w:rsidR="000F2D5B" w:rsidRPr="000F2D5B" w:rsidRDefault="000F2D5B" w:rsidP="000F2D5B">
      <w:pPr>
        <w:overflowPunct/>
        <w:autoSpaceDE/>
        <w:autoSpaceDN/>
        <w:adjustRightInd/>
        <w:spacing w:after="180"/>
        <w:ind w:left="568" w:hanging="284"/>
        <w:jc w:val="left"/>
        <w:textAlignment w:val="auto"/>
        <w:rPr>
          <w:rFonts w:eastAsia="MS Mincho" w:cs="Arial"/>
        </w:rPr>
      </w:pPr>
      <w:r w:rsidRPr="000F2D5B">
        <w:rPr>
          <w:rFonts w:eastAsia="MS Mincho" w:cs="Arial"/>
        </w:rPr>
        <w:t>-</w:t>
      </w:r>
      <w:r w:rsidRPr="000F2D5B">
        <w:rPr>
          <w:rFonts w:eastAsia="MS Mincho" w:cs="Arial"/>
        </w:rPr>
        <w:tab/>
        <w:t>the UE is capable of SC-PTM reception and the reselected cell is broadcasting SIB20;</w:t>
      </w:r>
    </w:p>
    <w:p w14:paraId="2CA1398D" w14:textId="77777777" w:rsidR="000F2D5B" w:rsidRPr="000F2D5B" w:rsidRDefault="000F2D5B" w:rsidP="000F2D5B">
      <w:pPr>
        <w:overflowPunct/>
        <w:autoSpaceDE/>
        <w:autoSpaceDN/>
        <w:adjustRightInd/>
        <w:spacing w:after="180"/>
        <w:ind w:left="568" w:hanging="284"/>
        <w:jc w:val="left"/>
        <w:textAlignment w:val="auto"/>
        <w:rPr>
          <w:rFonts w:eastAsia="MS Mincho" w:cs="Arial"/>
        </w:rPr>
      </w:pPr>
      <w:r w:rsidRPr="000F2D5B">
        <w:rPr>
          <w:rFonts w:eastAsia="MS Mincho" w:cs="Arial"/>
        </w:rPr>
        <w:t>2) Either:</w:t>
      </w:r>
    </w:p>
    <w:p w14:paraId="40299A42" w14:textId="77777777" w:rsidR="000F2D5B" w:rsidRPr="000F2D5B" w:rsidRDefault="000F2D5B" w:rsidP="000F2D5B">
      <w:pPr>
        <w:overflowPunct/>
        <w:autoSpaceDE/>
        <w:autoSpaceDN/>
        <w:adjustRightInd/>
        <w:spacing w:after="180"/>
        <w:ind w:left="568" w:hanging="284"/>
        <w:jc w:val="left"/>
        <w:textAlignment w:val="auto"/>
        <w:rPr>
          <w:rFonts w:eastAsia="MS Mincho" w:cs="Arial"/>
        </w:rPr>
      </w:pPr>
      <w:r w:rsidRPr="000F2D5B">
        <w:rPr>
          <w:rFonts w:eastAsia="MS Mincho" w:cs="Arial"/>
        </w:rPr>
        <w:t>-</w:t>
      </w:r>
      <w:r w:rsidRPr="000F2D5B">
        <w:rPr>
          <w:rFonts w:eastAsia="MS Mincho" w:cs="Arial"/>
        </w:rPr>
        <w:tab/>
        <w:t>SIB15 of the serving cell indicates for that frequency one or more MBMS SAIs included in the MBMS User Service Description (USD) [22] of this service; or</w:t>
      </w:r>
    </w:p>
    <w:p w14:paraId="170FAD1F" w14:textId="6636D4F9" w:rsidR="000F2D5B" w:rsidRDefault="000F2D5B" w:rsidP="000F2D5B">
      <w:pPr>
        <w:overflowPunct/>
        <w:autoSpaceDE/>
        <w:autoSpaceDN/>
        <w:adjustRightInd/>
        <w:spacing w:after="180"/>
        <w:ind w:left="568" w:hanging="284"/>
        <w:jc w:val="left"/>
        <w:textAlignment w:val="auto"/>
        <w:rPr>
          <w:rFonts w:eastAsia="MS Mincho" w:cs="Arial"/>
        </w:rPr>
      </w:pPr>
      <w:r w:rsidRPr="000F2D5B">
        <w:rPr>
          <w:rFonts w:eastAsia="MS Mincho" w:cs="Arial"/>
        </w:rPr>
        <w:t>-</w:t>
      </w:r>
      <w:r w:rsidRPr="000F2D5B">
        <w:rPr>
          <w:rFonts w:eastAsia="MS Mincho" w:cs="Arial"/>
        </w:rPr>
        <w:tab/>
        <w:t>SIB15 is not broadcast in the serving cell and that frequency is included in the USD of this service.</w:t>
      </w:r>
    </w:p>
    <w:p w14:paraId="6095375C" w14:textId="0D615737" w:rsidR="00A46D7A" w:rsidRDefault="00A46D7A" w:rsidP="00A46D7A">
      <w:pPr>
        <w:overflowPunct/>
        <w:autoSpaceDE/>
        <w:autoSpaceDN/>
        <w:adjustRightInd/>
        <w:spacing w:after="180"/>
        <w:ind w:left="284" w:hanging="284"/>
        <w:jc w:val="left"/>
        <w:textAlignment w:val="auto"/>
        <w:rPr>
          <w:rFonts w:eastAsia="MS Mincho" w:cs="Arial"/>
        </w:rPr>
      </w:pPr>
      <w:r>
        <w:rPr>
          <w:rFonts w:eastAsia="MS Mincho" w:cs="Arial"/>
        </w:rPr>
        <w:t>Etc.</w:t>
      </w:r>
    </w:p>
    <w:p w14:paraId="6A5B96F2" w14:textId="77777777" w:rsidR="00051267" w:rsidRDefault="00051267" w:rsidP="00A46D7A">
      <w:pPr>
        <w:overflowPunct/>
        <w:autoSpaceDE/>
        <w:autoSpaceDN/>
        <w:adjustRightInd/>
        <w:spacing w:after="180"/>
        <w:ind w:left="284" w:hanging="284"/>
        <w:jc w:val="left"/>
        <w:textAlignment w:val="auto"/>
        <w:rPr>
          <w:rFonts w:eastAsia="MS Mincho" w:cs="Arial"/>
        </w:rPr>
      </w:pPr>
    </w:p>
    <w:p w14:paraId="418E31CF" w14:textId="77777777" w:rsidR="00322FFA" w:rsidRDefault="00322FFA" w:rsidP="00322FFA">
      <w:pPr>
        <w:pStyle w:val="BodyText"/>
        <w:rPr>
          <w:rFonts w:eastAsia="MS Mincho"/>
        </w:rPr>
      </w:pPr>
      <w:r>
        <w:rPr>
          <w:rFonts w:eastAsia="MS Mincho"/>
        </w:rPr>
        <w:t>Note that there is nothing specific for which cell to choose, only that it is possible to choose another frequency in order to receive MBMS service(s). There are no specific offsets, instead the UE is allowed to camp on a frequency providing MBMS service(s) even though it is not the highest priority frequency.</w:t>
      </w:r>
    </w:p>
    <w:p w14:paraId="07199929" w14:textId="77777777" w:rsidR="00322FFA" w:rsidRPr="00051267" w:rsidRDefault="00322FFA" w:rsidP="00322FFA">
      <w:pPr>
        <w:pStyle w:val="BodyText"/>
        <w:rPr>
          <w:rFonts w:eastAsia="MS Mincho"/>
        </w:rPr>
      </w:pPr>
    </w:p>
    <w:p w14:paraId="7C156DE4" w14:textId="77777777" w:rsidR="00322FFA" w:rsidRDefault="00322FFA" w:rsidP="00322FFA">
      <w:pPr>
        <w:pStyle w:val="Observation"/>
      </w:pPr>
      <w:bookmarkStart w:id="15" w:name="_Toc473283981"/>
      <w:bookmarkStart w:id="16" w:name="_Toc473805878"/>
      <w:r>
        <w:t>There are no specific rules for choosing a specific cell for legacy SC-PTM, only rules for which frequency to choose.</w:t>
      </w:r>
      <w:bookmarkEnd w:id="15"/>
      <w:bookmarkEnd w:id="16"/>
    </w:p>
    <w:p w14:paraId="5D25C647" w14:textId="77777777" w:rsidR="00322FFA" w:rsidRDefault="00322FFA" w:rsidP="00322FFA">
      <w:pPr>
        <w:pStyle w:val="Observation"/>
        <w:numPr>
          <w:ilvl w:val="0"/>
          <w:numId w:val="0"/>
        </w:numPr>
      </w:pPr>
    </w:p>
    <w:p w14:paraId="0D3474C7" w14:textId="77777777" w:rsidR="00322FFA" w:rsidRPr="00744550" w:rsidRDefault="00322FFA" w:rsidP="00322FFA">
      <w:pPr>
        <w:overflowPunct/>
        <w:autoSpaceDE/>
        <w:autoSpaceDN/>
        <w:adjustRightInd/>
        <w:spacing w:after="180"/>
        <w:jc w:val="left"/>
        <w:textAlignment w:val="auto"/>
        <w:rPr>
          <w:rFonts w:ascii="Times New Roman" w:eastAsia="MS Mincho" w:hAnsi="Times New Roman"/>
          <w:lang w:eastAsia="ja-JP"/>
        </w:rPr>
      </w:pPr>
      <w:r>
        <w:rPr>
          <w:rFonts w:eastAsia="MS Mincho"/>
        </w:rPr>
        <w:t xml:space="preserve">For BL UE:s in enhanced coverage and NB-IoT UE:s, the cell reselection criteria is specified in 5.2.4.6 and 5.2.4.6a in </w:t>
      </w:r>
      <w:r>
        <w:rPr>
          <w:rFonts w:eastAsia="MS Mincho"/>
        </w:rPr>
        <w:fldChar w:fldCharType="begin"/>
      </w:r>
      <w:r>
        <w:rPr>
          <w:rFonts w:eastAsia="MS Mincho"/>
        </w:rPr>
        <w:instrText xml:space="preserve"> REF _Ref461437642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xml:space="preserve">. </w:t>
      </w:r>
      <w:r w:rsidRPr="00744550">
        <w:rPr>
          <w:rFonts w:ascii="Times New Roman" w:eastAsia="MS Mincho" w:hAnsi="Times New Roman"/>
          <w:lang w:eastAsia="en-US"/>
        </w:rPr>
        <w:t>The cell-ranking criterion R</w:t>
      </w:r>
      <w:r w:rsidRPr="00744550">
        <w:rPr>
          <w:rFonts w:ascii="Times New Roman" w:eastAsia="MS Mincho" w:hAnsi="Times New Roman"/>
          <w:vertAlign w:val="subscript"/>
          <w:lang w:eastAsia="en-US"/>
        </w:rPr>
        <w:t>s</w:t>
      </w:r>
      <w:r w:rsidRPr="00744550">
        <w:rPr>
          <w:rFonts w:ascii="Times New Roman" w:eastAsia="MS Mincho" w:hAnsi="Times New Roman"/>
          <w:lang w:eastAsia="en-US"/>
        </w:rPr>
        <w:t xml:space="preserve"> for serving cell and R</w:t>
      </w:r>
      <w:r w:rsidRPr="00744550">
        <w:rPr>
          <w:rFonts w:ascii="Times New Roman" w:eastAsia="MS Mincho" w:hAnsi="Times New Roman"/>
          <w:vertAlign w:val="subscript"/>
          <w:lang w:eastAsia="en-US"/>
        </w:rPr>
        <w:t>n</w:t>
      </w:r>
      <w:r w:rsidRPr="00744550">
        <w:rPr>
          <w:rFonts w:ascii="Times New Roman" w:eastAsia="MS Mincho" w:hAnsi="Times New Roman"/>
          <w:lang w:eastAsia="en-US"/>
        </w:rPr>
        <w:t xml:space="preserve"> for neighbouring cells is defined by:</w:t>
      </w:r>
    </w:p>
    <w:p w14:paraId="3070A7BF" w14:textId="77777777" w:rsidR="00322FFA" w:rsidRPr="00E77234" w:rsidRDefault="00322FFA" w:rsidP="00322FFA">
      <w:pPr>
        <w:keepNext/>
        <w:keepLines/>
        <w:overflowPunct/>
        <w:autoSpaceDE/>
        <w:autoSpaceDN/>
        <w:adjustRightInd/>
        <w:spacing w:before="60" w:after="180"/>
        <w:jc w:val="center"/>
        <w:textAlignment w:val="auto"/>
        <w:rPr>
          <w:rFonts w:eastAsia="MS Mincho"/>
          <w:b/>
          <w:lang w:eastAsia="ja-JP"/>
        </w:rPr>
      </w:pPr>
      <w:r w:rsidRPr="00744550">
        <w:rPr>
          <w:rFonts w:eastAsia="MS Mincho"/>
          <w:b/>
          <w:noProof/>
          <w:lang w:val="fi-FI" w:eastAsia="fi-FI"/>
        </w:rPr>
        <w:lastRenderedPageBreak/>
        <mc:AlternateContent>
          <mc:Choice Requires="wps">
            <w:drawing>
              <wp:inline distT="0" distB="0" distL="0" distR="0" wp14:anchorId="55D4AF6B" wp14:editId="5B5A6E37">
                <wp:extent cx="2595880" cy="616585"/>
                <wp:effectExtent l="9525" t="9525" r="13970"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5880" cy="616585"/>
                        </a:xfrm>
                        <a:prstGeom prst="rect">
                          <a:avLst/>
                        </a:prstGeom>
                        <a:solidFill>
                          <a:srgbClr val="FFFFFF"/>
                        </a:solidFill>
                        <a:ln w="9525">
                          <a:solidFill>
                            <a:srgbClr val="000000"/>
                          </a:solidFill>
                          <a:miter lim="800000"/>
                          <a:headEnd/>
                          <a:tailEnd/>
                        </a:ln>
                      </wps:spPr>
                      <wps:txbx>
                        <w:txbxContent>
                          <w:p w14:paraId="784510CC" w14:textId="77777777" w:rsidR="00322FFA" w:rsidRDefault="00322FFA" w:rsidP="00322FFA">
                            <w:pPr>
                              <w:ind w:left="568"/>
                              <w:jc w:val="center"/>
                              <w:rPr>
                                <w:sz w:val="24"/>
                              </w:rPr>
                            </w:pPr>
                            <w:r>
                              <w:rPr>
                                <w:rFonts w:ascii="Times New Roman" w:hAnsi="Times New Roman"/>
                                <w:b/>
                                <w:sz w:val="24"/>
                              </w:rPr>
                              <w:t>R</w:t>
                            </w:r>
                            <w:r>
                              <w:rPr>
                                <w:sz w:val="24"/>
                                <w:vertAlign w:val="subscript"/>
                              </w:rPr>
                              <w:t xml:space="preserve">s </w:t>
                            </w:r>
                            <w:r>
                              <w:rPr>
                                <w:sz w:val="24"/>
                              </w:rPr>
                              <w:t>= Q</w:t>
                            </w:r>
                            <w:r>
                              <w:rPr>
                                <w:sz w:val="24"/>
                                <w:vertAlign w:val="subscript"/>
                              </w:rPr>
                              <w:t>meas</w:t>
                            </w:r>
                            <w:r>
                              <w:rPr>
                                <w:sz w:val="24"/>
                              </w:rPr>
                              <w:t>,</w:t>
                            </w:r>
                            <w:r>
                              <w:rPr>
                                <w:sz w:val="24"/>
                                <w:vertAlign w:val="subscript"/>
                              </w:rPr>
                              <w:t xml:space="preserve">s </w:t>
                            </w:r>
                            <w:r>
                              <w:rPr>
                                <w:sz w:val="24"/>
                              </w:rPr>
                              <w:t>+ Q</w:t>
                            </w:r>
                            <w:r>
                              <w:rPr>
                                <w:sz w:val="24"/>
                                <w:vertAlign w:val="subscript"/>
                              </w:rPr>
                              <w:t>Hyst</w:t>
                            </w:r>
                            <w:r>
                              <w:rPr>
                                <w:sz w:val="24"/>
                              </w:rPr>
                              <w:t xml:space="preserve"> - </w:t>
                            </w:r>
                            <w:r w:rsidRPr="00D05729">
                              <w:rPr>
                                <w:bCs/>
                              </w:rPr>
                              <w:t>Qoffset</w:t>
                            </w:r>
                            <w:r>
                              <w:rPr>
                                <w:bCs/>
                                <w:vertAlign w:val="subscript"/>
                              </w:rPr>
                              <w:t>temp</w:t>
                            </w:r>
                          </w:p>
                          <w:p w14:paraId="0CA2653D" w14:textId="77777777" w:rsidR="00322FFA" w:rsidRPr="00FB771E" w:rsidRDefault="00322FFA" w:rsidP="00322FFA">
                            <w:pPr>
                              <w:ind w:left="568"/>
                              <w:jc w:val="center"/>
                              <w:rPr>
                                <w:sz w:val="24"/>
                                <w:lang w:val="pt-BR"/>
                              </w:rPr>
                            </w:pPr>
                            <w:r w:rsidRPr="00FB771E">
                              <w:rPr>
                                <w:sz w:val="24"/>
                                <w:lang w:val="pt-BR"/>
                              </w:rPr>
                              <w:t>R</w:t>
                            </w:r>
                            <w:r w:rsidRPr="00FB771E">
                              <w:rPr>
                                <w:sz w:val="24"/>
                                <w:vertAlign w:val="subscript"/>
                                <w:lang w:val="pt-BR"/>
                              </w:rPr>
                              <w:t xml:space="preserve">n </w:t>
                            </w:r>
                            <w:r w:rsidRPr="00FB771E">
                              <w:rPr>
                                <w:sz w:val="24"/>
                                <w:lang w:val="pt-BR"/>
                              </w:rPr>
                              <w:t>= Q</w:t>
                            </w:r>
                            <w:r w:rsidRPr="00FB771E">
                              <w:rPr>
                                <w:sz w:val="24"/>
                                <w:vertAlign w:val="subscript"/>
                                <w:lang w:val="pt-BR"/>
                              </w:rPr>
                              <w:t>meas</w:t>
                            </w:r>
                            <w:r w:rsidRPr="00FB771E">
                              <w:rPr>
                                <w:sz w:val="24"/>
                                <w:lang w:val="pt-BR"/>
                              </w:rPr>
                              <w:t>,</w:t>
                            </w:r>
                            <w:r w:rsidRPr="00FB771E">
                              <w:rPr>
                                <w:sz w:val="24"/>
                                <w:vertAlign w:val="subscript"/>
                                <w:lang w:val="pt-BR"/>
                              </w:rPr>
                              <w:t>n</w:t>
                            </w:r>
                            <w:r w:rsidRPr="00FB771E">
                              <w:rPr>
                                <w:sz w:val="24"/>
                                <w:lang w:val="pt-BR"/>
                              </w:rPr>
                              <w:t xml:space="preserve"> - Qoffset </w:t>
                            </w:r>
                            <w:r>
                              <w:rPr>
                                <w:sz w:val="24"/>
                                <w:lang w:val="pt-BR"/>
                              </w:rPr>
                              <w:t xml:space="preserve">- </w:t>
                            </w:r>
                            <w:r w:rsidRPr="00D05729">
                              <w:rPr>
                                <w:bCs/>
                              </w:rPr>
                              <w:t>Qoffset</w:t>
                            </w:r>
                            <w:r>
                              <w:rPr>
                                <w:bCs/>
                                <w:vertAlign w:val="subscript"/>
                              </w:rPr>
                              <w:t>temp</w:t>
                            </w:r>
                          </w:p>
                          <w:p w14:paraId="4D1283D7" w14:textId="77777777" w:rsidR="00322FFA" w:rsidRPr="00FB771E" w:rsidRDefault="00322FFA" w:rsidP="00322FFA">
                            <w:pPr>
                              <w:ind w:left="568"/>
                              <w:rPr>
                                <w:sz w:val="24"/>
                                <w:lang w:val="pt-BR"/>
                              </w:rPr>
                            </w:pPr>
                          </w:p>
                          <w:p w14:paraId="5A58AF2A" w14:textId="77777777" w:rsidR="00322FFA" w:rsidRDefault="00322FFA" w:rsidP="00322FFA"/>
                        </w:txbxContent>
                      </wps:txbx>
                      <wps:bodyPr rot="0" vert="horz" wrap="square" lIns="91440" tIns="45720" rIns="91440" bIns="45720" anchor="t" anchorCtr="0" upright="1">
                        <a:noAutofit/>
                      </wps:bodyPr>
                    </wps:wsp>
                  </a:graphicData>
                </a:graphic>
              </wp:inline>
            </w:drawing>
          </mc:Choice>
          <mc:Fallback>
            <w:pict>
              <v:shapetype w14:anchorId="55D4AF6B" id="_x0000_t202" coordsize="21600,21600" o:spt="202" path="m,l,21600r21600,l21600,xe">
                <v:stroke joinstyle="miter"/>
                <v:path gradientshapeok="t" o:connecttype="rect"/>
              </v:shapetype>
              <v:shape id="Text Box 2" o:spid="_x0000_s1026" type="#_x0000_t202" style="width:204.4pt;height: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">
                <v:textbox>
                  <w:txbxContent>
                    <w:p w14:paraId="784510CC" w14:textId="77777777" w:rsidR="00322FFA" w:rsidRDefault="00322FFA" w:rsidP="00322FFA">
                      <w:pPr>
                        <w:ind w:left="568"/>
                        <w:jc w:val="center"/>
                        <w:rPr>
                          <w:sz w:val="24"/>
                        </w:rPr>
                      </w:pPr>
                      <w:r>
                        <w:rPr>
                          <w:rFonts w:ascii="Times New Roman" w:hAnsi="Times New Roman"/>
                          <w:b/>
                          <w:sz w:val="24"/>
                        </w:rPr>
                        <w:t>R</w:t>
                      </w:r>
                      <w:r>
                        <w:rPr>
                          <w:sz w:val="24"/>
                          <w:vertAlign w:val="subscript"/>
                        </w:rPr>
                        <w:t xml:space="preserve">s </w:t>
                      </w:r>
                      <w:r>
                        <w:rPr>
                          <w:sz w:val="24"/>
                        </w:rPr>
                        <w:t>= Q</w:t>
                      </w:r>
                      <w:r>
                        <w:rPr>
                          <w:sz w:val="24"/>
                          <w:vertAlign w:val="subscript"/>
                        </w:rPr>
                        <w:t>meas</w:t>
                      </w:r>
                      <w:r>
                        <w:rPr>
                          <w:sz w:val="24"/>
                        </w:rPr>
                        <w:t>,</w:t>
                      </w:r>
                      <w:r>
                        <w:rPr>
                          <w:sz w:val="24"/>
                          <w:vertAlign w:val="subscript"/>
                        </w:rPr>
                        <w:t xml:space="preserve">s </w:t>
                      </w:r>
                      <w:r>
                        <w:rPr>
                          <w:sz w:val="24"/>
                        </w:rPr>
                        <w:t>+ Q</w:t>
                      </w:r>
                      <w:r>
                        <w:rPr>
                          <w:sz w:val="24"/>
                          <w:vertAlign w:val="subscript"/>
                        </w:rPr>
                        <w:t>Hyst</w:t>
                      </w:r>
                      <w:r>
                        <w:rPr>
                          <w:sz w:val="24"/>
                        </w:rPr>
                        <w:t xml:space="preserve"> - </w:t>
                      </w:r>
                      <w:r w:rsidRPr="00D05729">
                        <w:rPr>
                          <w:bCs/>
                        </w:rPr>
                        <w:t>Qoffset</w:t>
                      </w:r>
                      <w:r>
                        <w:rPr>
                          <w:bCs/>
                          <w:vertAlign w:val="subscript"/>
                        </w:rPr>
                        <w:t>temp</w:t>
                      </w:r>
                    </w:p>
                    <w:p w14:paraId="0CA2653D" w14:textId="77777777" w:rsidR="00322FFA" w:rsidRPr="00FB771E" w:rsidRDefault="00322FFA" w:rsidP="00322FFA">
                      <w:pPr>
                        <w:ind w:left="568"/>
                        <w:jc w:val="center"/>
                        <w:rPr>
                          <w:sz w:val="24"/>
                          <w:lang w:val="pt-BR"/>
                        </w:rPr>
                      </w:pPr>
                      <w:r w:rsidRPr="00FB771E">
                        <w:rPr>
                          <w:sz w:val="24"/>
                          <w:lang w:val="pt-BR"/>
                        </w:rPr>
                        <w:t>R</w:t>
                      </w:r>
                      <w:r w:rsidRPr="00FB771E">
                        <w:rPr>
                          <w:sz w:val="24"/>
                          <w:vertAlign w:val="subscript"/>
                          <w:lang w:val="pt-BR"/>
                        </w:rPr>
                        <w:t xml:space="preserve">n </w:t>
                      </w:r>
                      <w:r w:rsidRPr="00FB771E">
                        <w:rPr>
                          <w:sz w:val="24"/>
                          <w:lang w:val="pt-BR"/>
                        </w:rPr>
                        <w:t>= Q</w:t>
                      </w:r>
                      <w:r w:rsidRPr="00FB771E">
                        <w:rPr>
                          <w:sz w:val="24"/>
                          <w:vertAlign w:val="subscript"/>
                          <w:lang w:val="pt-BR"/>
                        </w:rPr>
                        <w:t>meas</w:t>
                      </w:r>
                      <w:r w:rsidRPr="00FB771E">
                        <w:rPr>
                          <w:sz w:val="24"/>
                          <w:lang w:val="pt-BR"/>
                        </w:rPr>
                        <w:t>,</w:t>
                      </w:r>
                      <w:r w:rsidRPr="00FB771E">
                        <w:rPr>
                          <w:sz w:val="24"/>
                          <w:vertAlign w:val="subscript"/>
                          <w:lang w:val="pt-BR"/>
                        </w:rPr>
                        <w:t>n</w:t>
                      </w:r>
                      <w:r w:rsidRPr="00FB771E">
                        <w:rPr>
                          <w:sz w:val="24"/>
                          <w:lang w:val="pt-BR"/>
                        </w:rPr>
                        <w:t xml:space="preserve"> - Qoffset </w:t>
                      </w:r>
                      <w:r>
                        <w:rPr>
                          <w:sz w:val="24"/>
                          <w:lang w:val="pt-BR"/>
                        </w:rPr>
                        <w:t xml:space="preserve">- </w:t>
                      </w:r>
                      <w:r w:rsidRPr="00D05729">
                        <w:rPr>
                          <w:bCs/>
                        </w:rPr>
                        <w:t>Qoffset</w:t>
                      </w:r>
                      <w:r>
                        <w:rPr>
                          <w:bCs/>
                          <w:vertAlign w:val="subscript"/>
                        </w:rPr>
                        <w:t>temp</w:t>
                      </w:r>
                    </w:p>
                    <w:p w14:paraId="4D1283D7" w14:textId="77777777" w:rsidR="00322FFA" w:rsidRPr="00FB771E" w:rsidRDefault="00322FFA" w:rsidP="00322FFA">
                      <w:pPr>
                        <w:ind w:left="568"/>
                        <w:rPr>
                          <w:sz w:val="24"/>
                          <w:lang w:val="pt-BR"/>
                        </w:rPr>
                      </w:pPr>
                    </w:p>
                    <w:p w14:paraId="5A58AF2A" w14:textId="77777777" w:rsidR="00322FFA" w:rsidRDefault="00322FFA" w:rsidP="00322FFA"/>
                  </w:txbxContent>
                </v:textbox>
                <w10:anchorlock/>
              </v:shape>
            </w:pict>
          </mc:Fallback>
        </mc:AlternateContent>
      </w:r>
    </w:p>
    <w:p w14:paraId="6CE01FBA" w14:textId="77777777" w:rsidR="00322FFA" w:rsidRPr="007F5331" w:rsidRDefault="00322FFA" w:rsidP="00322FFA">
      <w:r w:rsidRPr="007F533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22FFA" w:rsidRPr="007F5331" w14:paraId="60CC3462" w14:textId="77777777" w:rsidTr="000464F4">
        <w:tc>
          <w:tcPr>
            <w:tcW w:w="1276" w:type="dxa"/>
          </w:tcPr>
          <w:p w14:paraId="6D2E1E80" w14:textId="77777777" w:rsidR="00322FFA" w:rsidRPr="007F5331" w:rsidRDefault="00322FFA" w:rsidP="000464F4">
            <w:pPr>
              <w:pStyle w:val="TAL"/>
            </w:pPr>
            <w:r w:rsidRPr="007F5331">
              <w:t>Q</w:t>
            </w:r>
            <w:r w:rsidRPr="007F5331">
              <w:rPr>
                <w:vertAlign w:val="subscript"/>
              </w:rPr>
              <w:t>meas</w:t>
            </w:r>
          </w:p>
        </w:tc>
        <w:tc>
          <w:tcPr>
            <w:tcW w:w="5387" w:type="dxa"/>
          </w:tcPr>
          <w:p w14:paraId="1D54FF20" w14:textId="77777777" w:rsidR="00322FFA" w:rsidRPr="007F5331" w:rsidRDefault="00322FFA" w:rsidP="000464F4">
            <w:pPr>
              <w:pStyle w:val="TAL"/>
              <w:rPr>
                <w:lang w:eastAsia="ja-JP"/>
              </w:rPr>
            </w:pPr>
            <w:r w:rsidRPr="007F5331">
              <w:t>RSRP measurement quantity used in cell reselections.</w:t>
            </w:r>
          </w:p>
        </w:tc>
      </w:tr>
      <w:tr w:rsidR="00322FFA" w:rsidRPr="007F5331" w14:paraId="5A41E1F5" w14:textId="77777777" w:rsidTr="000464F4">
        <w:tc>
          <w:tcPr>
            <w:tcW w:w="1276" w:type="dxa"/>
          </w:tcPr>
          <w:p w14:paraId="15027191" w14:textId="77777777" w:rsidR="00322FFA" w:rsidRPr="007F5331" w:rsidRDefault="00322FFA" w:rsidP="000464F4">
            <w:pPr>
              <w:pStyle w:val="TAL"/>
            </w:pPr>
            <w:r w:rsidRPr="007F5331">
              <w:t>Qoffset</w:t>
            </w:r>
          </w:p>
        </w:tc>
        <w:tc>
          <w:tcPr>
            <w:tcW w:w="5387" w:type="dxa"/>
          </w:tcPr>
          <w:p w14:paraId="19CB729D" w14:textId="77777777" w:rsidR="00322FFA" w:rsidRPr="007F5331" w:rsidRDefault="00322FFA" w:rsidP="000464F4">
            <w:pPr>
              <w:pStyle w:val="TAL"/>
              <w:rPr>
                <w:lang w:eastAsia="zh-CN"/>
              </w:rPr>
            </w:pPr>
            <w:r w:rsidRPr="007F5331">
              <w:rPr>
                <w:lang w:eastAsia="zh-CN"/>
              </w:rPr>
              <w:t>For intra-frequency: Equals to Qoffset</w:t>
            </w:r>
            <w:r w:rsidRPr="007F5331">
              <w:rPr>
                <w:vertAlign w:val="subscript"/>
              </w:rPr>
              <w:t>s,n</w:t>
            </w:r>
            <w:r w:rsidRPr="007F5331">
              <w:rPr>
                <w:lang w:eastAsia="zh-CN"/>
              </w:rPr>
              <w:t>, if Qoffset</w:t>
            </w:r>
            <w:r w:rsidRPr="007F5331">
              <w:rPr>
                <w:vertAlign w:val="subscript"/>
              </w:rPr>
              <w:t>s,n</w:t>
            </w:r>
            <w:r w:rsidRPr="007F5331">
              <w:rPr>
                <w:lang w:eastAsia="zh-CN"/>
              </w:rPr>
              <w:t xml:space="preserve"> is valid, otherwise this equals to zero.</w:t>
            </w:r>
          </w:p>
          <w:p w14:paraId="2CF8A796" w14:textId="77777777" w:rsidR="00322FFA" w:rsidRPr="007F5331" w:rsidRDefault="00322FFA" w:rsidP="000464F4">
            <w:pPr>
              <w:pStyle w:val="TAL"/>
            </w:pPr>
            <w:r w:rsidRPr="007F5331">
              <w:rPr>
                <w:lang w:eastAsia="zh-CN"/>
              </w:rPr>
              <w:t xml:space="preserve">For inter-frequency: </w:t>
            </w:r>
            <w:r w:rsidRPr="007F5331">
              <w:t>Equals to Qoffset</w:t>
            </w:r>
            <w:r w:rsidRPr="007F5331">
              <w:rPr>
                <w:vertAlign w:val="subscript"/>
              </w:rPr>
              <w:t>s,n</w:t>
            </w:r>
            <w:r w:rsidRPr="007F5331">
              <w:t xml:space="preserve"> </w:t>
            </w:r>
            <w:r w:rsidRPr="007F5331">
              <w:rPr>
                <w:lang w:eastAsia="zh-CN"/>
              </w:rPr>
              <w:t>plus</w:t>
            </w:r>
            <w:r w:rsidRPr="007F5331">
              <w:t xml:space="preserve"> Qoffset</w:t>
            </w:r>
            <w:r w:rsidRPr="007F5331">
              <w:rPr>
                <w:vertAlign w:val="subscript"/>
              </w:rPr>
              <w:t>frequency</w:t>
            </w:r>
            <w:r w:rsidRPr="007F5331">
              <w:t>, if Qoffset</w:t>
            </w:r>
            <w:r w:rsidRPr="007F5331">
              <w:rPr>
                <w:vertAlign w:val="subscript"/>
              </w:rPr>
              <w:t>s,n</w:t>
            </w:r>
            <w:r w:rsidRPr="007F5331">
              <w:t xml:space="preserve"> is valid</w:t>
            </w:r>
            <w:r w:rsidRPr="007F5331">
              <w:rPr>
                <w:lang w:eastAsia="zh-CN"/>
              </w:rPr>
              <w:t>,</w:t>
            </w:r>
            <w:r w:rsidRPr="007F5331">
              <w:t xml:space="preserve"> otherwise </w:t>
            </w:r>
            <w:r w:rsidRPr="00D80C02">
              <w:t xml:space="preserve">and for NB-IoT </w:t>
            </w:r>
            <w:r w:rsidRPr="007F5331">
              <w:t>this equals to Qoffset</w:t>
            </w:r>
            <w:r w:rsidRPr="007F5331">
              <w:rPr>
                <w:vertAlign w:val="subscript"/>
              </w:rPr>
              <w:t>frequency</w:t>
            </w:r>
            <w:r w:rsidRPr="007F5331">
              <w:rPr>
                <w:lang w:eastAsia="zh-CN"/>
              </w:rPr>
              <w:t>.</w:t>
            </w:r>
          </w:p>
        </w:tc>
      </w:tr>
      <w:tr w:rsidR="00322FFA" w:rsidRPr="007F5331" w14:paraId="0B25D0C8" w14:textId="77777777" w:rsidTr="000464F4">
        <w:tc>
          <w:tcPr>
            <w:tcW w:w="1276" w:type="dxa"/>
          </w:tcPr>
          <w:p w14:paraId="2C86643F" w14:textId="77777777" w:rsidR="00322FFA" w:rsidRPr="00AB0DF5" w:rsidRDefault="00322FFA" w:rsidP="000464F4">
            <w:pPr>
              <w:pStyle w:val="TAL"/>
            </w:pPr>
            <w:r w:rsidRPr="00AB0DF5">
              <w:t>Qoffset</w:t>
            </w:r>
            <w:r w:rsidRPr="00AB0DF5">
              <w:rPr>
                <w:vertAlign w:val="subscript"/>
              </w:rPr>
              <w:t>temp</w:t>
            </w:r>
          </w:p>
        </w:tc>
        <w:tc>
          <w:tcPr>
            <w:tcW w:w="5387" w:type="dxa"/>
          </w:tcPr>
          <w:p w14:paraId="3AC0A279" w14:textId="77777777" w:rsidR="00322FFA" w:rsidRPr="00AB0DF5" w:rsidRDefault="00322FFA" w:rsidP="000464F4">
            <w:pPr>
              <w:pStyle w:val="TAL"/>
              <w:rPr>
                <w:lang w:eastAsia="zh-CN"/>
              </w:rPr>
            </w:pPr>
            <w:r w:rsidRPr="00AB0DF5">
              <w:rPr>
                <w:lang w:eastAsia="zh-CN"/>
              </w:rPr>
              <w:t>Offset temporarily applied to a cell as specified in [3]</w:t>
            </w:r>
          </w:p>
        </w:tc>
      </w:tr>
    </w:tbl>
    <w:p w14:paraId="20DCBE7E" w14:textId="540DB4AE" w:rsidR="00E92836" w:rsidRDefault="00E92836" w:rsidP="00E92836"/>
    <w:p w14:paraId="2DF02FEC" w14:textId="7D14C529" w:rsidR="00E92836" w:rsidRPr="007F5331" w:rsidRDefault="00E92836" w:rsidP="00E92836">
      <w:r w:rsidRPr="007F5331">
        <w:t>The UE shall perform ranking of all cells that fulfil the cell selection criterion S, which is defined in 5.2.3.2</w:t>
      </w:r>
      <w:r w:rsidRPr="00D80C02">
        <w:t xml:space="preserve"> (5.2.3.2a for NB-IoT)</w:t>
      </w:r>
      <w:r w:rsidRPr="007F5331">
        <w:rPr>
          <w:lang w:eastAsia="ko-KR"/>
        </w:rPr>
        <w:t xml:space="preserve">, but may exclude all CSG cells that are known by the UE </w:t>
      </w:r>
      <w:r>
        <w:rPr>
          <w:lang w:eastAsia="ko-KR"/>
        </w:rPr>
        <w:t xml:space="preserve">not </w:t>
      </w:r>
      <w:r w:rsidRPr="007F5331">
        <w:rPr>
          <w:lang w:eastAsia="ko-KR"/>
        </w:rPr>
        <w:t xml:space="preserve">to be </w:t>
      </w:r>
      <w:r w:rsidRPr="002C6DA4">
        <w:rPr>
          <w:lang w:eastAsia="ko-KR"/>
        </w:rPr>
        <w:t>CSG member cells</w:t>
      </w:r>
      <w:r w:rsidRPr="007F5331">
        <w:rPr>
          <w:lang w:eastAsia="ko-KR"/>
        </w:rPr>
        <w:t>.</w:t>
      </w:r>
    </w:p>
    <w:p w14:paraId="726B4686" w14:textId="77777777" w:rsidR="00E92836" w:rsidRPr="007F5331" w:rsidRDefault="00E92836" w:rsidP="00E92836">
      <w:pPr>
        <w:rPr>
          <w:lang w:eastAsia="ja-JP"/>
        </w:rPr>
      </w:pPr>
      <w:r w:rsidRPr="007F5331">
        <w:t>The cells shall be ranked according to the R criteria specified above, deriving Q</w:t>
      </w:r>
      <w:r w:rsidRPr="007F5331">
        <w:rPr>
          <w:vertAlign w:val="subscript"/>
        </w:rPr>
        <w:t xml:space="preserve">meas,n </w:t>
      </w:r>
      <w:r w:rsidRPr="007F5331">
        <w:t>and Q</w:t>
      </w:r>
      <w:r w:rsidRPr="007F5331">
        <w:rPr>
          <w:vertAlign w:val="subscript"/>
        </w:rPr>
        <w:t xml:space="preserve">meas,s </w:t>
      </w:r>
      <w:r w:rsidRPr="007F5331">
        <w:t>and calculating the R values using averaged RSRP results.</w:t>
      </w:r>
    </w:p>
    <w:p w14:paraId="187D820F" w14:textId="77777777" w:rsidR="00E92836" w:rsidRPr="007F5331" w:rsidRDefault="00E92836" w:rsidP="00E92836">
      <w:r w:rsidRPr="007F5331">
        <w:t>If a cell is ranked as the best cell the UE shall perform cell reselection to that cell. If this cell is found to be not-suitable, the UE shall behave according to subclause 5.2.4.4.</w:t>
      </w:r>
    </w:p>
    <w:p w14:paraId="21F34B33" w14:textId="77777777" w:rsidR="00E92836" w:rsidRPr="007F5331" w:rsidRDefault="00E92836" w:rsidP="00E92836">
      <w:pPr>
        <w:rPr>
          <w:lang w:eastAsia="ja-JP"/>
        </w:rPr>
      </w:pPr>
      <w:r w:rsidRPr="007F5331">
        <w:t xml:space="preserve">In all cases, </w:t>
      </w:r>
      <w:r w:rsidRPr="007F5331">
        <w:rPr>
          <w:lang w:eastAsia="ja-JP"/>
        </w:rPr>
        <w:t xml:space="preserve">the </w:t>
      </w:r>
      <w:r w:rsidRPr="007F5331">
        <w:t>UE shall reselect the new cell, only if the</w:t>
      </w:r>
      <w:r w:rsidRPr="007F5331">
        <w:rPr>
          <w:lang w:eastAsia="ja-JP"/>
        </w:rPr>
        <w:t xml:space="preserve"> following conditions are met:</w:t>
      </w:r>
    </w:p>
    <w:p w14:paraId="0D989D86" w14:textId="77777777" w:rsidR="00E92836" w:rsidRPr="007F5331" w:rsidRDefault="00E92836" w:rsidP="00E92836">
      <w:pPr>
        <w:pStyle w:val="B1"/>
      </w:pPr>
      <w:r w:rsidRPr="007F5331">
        <w:rPr>
          <w:noProof/>
        </w:rPr>
        <w:t>-</w:t>
      </w:r>
      <w:r w:rsidRPr="007F5331">
        <w:rPr>
          <w:noProof/>
        </w:rPr>
        <w:tab/>
        <w:t>the</w:t>
      </w:r>
      <w:r w:rsidRPr="007F5331">
        <w:rPr>
          <w:noProof/>
        </w:rPr>
        <w:tab/>
      </w:r>
      <w:r w:rsidRPr="007F5331">
        <w:t>new cell is better ranked than the serving cell during a time interval Treselection</w:t>
      </w:r>
      <w:r w:rsidRPr="007F5331">
        <w:rPr>
          <w:vertAlign w:val="subscript"/>
        </w:rPr>
        <w:t>RAT</w:t>
      </w:r>
      <w:r w:rsidRPr="007F5331">
        <w:t>;</w:t>
      </w:r>
    </w:p>
    <w:p w14:paraId="32DFE7C9" w14:textId="77777777" w:rsidR="00E92836" w:rsidRPr="007F5331" w:rsidRDefault="00E92836" w:rsidP="00E9283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F5331">
        <w:t>-</w:t>
      </w:r>
      <w:r w:rsidRPr="007F5331">
        <w:tab/>
        <w:t>more than 1 second has elapsed since the UE camped on the current serving cell.</w:t>
      </w:r>
    </w:p>
    <w:p w14:paraId="28274F60" w14:textId="3EB59AEF" w:rsidR="00322FFA" w:rsidRDefault="00E92836" w:rsidP="00322FFA">
      <w:pPr>
        <w:pStyle w:val="Proposal"/>
        <w:numPr>
          <w:ilvl w:val="0"/>
          <w:numId w:val="0"/>
        </w:numPr>
        <w:rPr>
          <w:b w:val="0"/>
        </w:rPr>
      </w:pPr>
      <w:r>
        <w:rPr>
          <w:b w:val="0"/>
        </w:rPr>
        <w:t>---</w:t>
      </w:r>
    </w:p>
    <w:p w14:paraId="7B31F58E" w14:textId="77777777" w:rsidR="00E92836" w:rsidRDefault="00E92836" w:rsidP="00322FFA">
      <w:pPr>
        <w:pStyle w:val="Proposal"/>
        <w:numPr>
          <w:ilvl w:val="0"/>
          <w:numId w:val="0"/>
        </w:numPr>
        <w:rPr>
          <w:b w:val="0"/>
        </w:rPr>
      </w:pPr>
    </w:p>
    <w:p w14:paraId="071CCB01" w14:textId="4F153228" w:rsidR="00322FFA" w:rsidRDefault="00322FFA" w:rsidP="00322FFA">
      <w:pPr>
        <w:pStyle w:val="Proposal"/>
        <w:numPr>
          <w:ilvl w:val="0"/>
          <w:numId w:val="0"/>
        </w:numPr>
        <w:rPr>
          <w:b w:val="0"/>
        </w:rPr>
      </w:pPr>
      <w:r>
        <w:rPr>
          <w:b w:val="0"/>
        </w:rPr>
        <w:t>Following the agreement of introducing offsets for MTC/NB-IoT SC-PTM, a new offset per frequency could be introduced to give the UE the possibility to prioritize frequencies that provide MBMS Service(s) in cell ranking. On the other hand, to be in line with legacy SC-PTM, this could also be achieved without any Offsets at all. A BL UE in enhanced coverage or a NB-IoT UE interested in MBMS service(s) could instead be allowed to camp on a cell on a frequency, that is not the highest ranked frequency, but provides MBMS service(s). The UE would then be allowed to try to re-select a cell on another frequency which provides MBMS service(s) (as given in SIB15/SIB15-NB or USD).</w:t>
      </w:r>
    </w:p>
    <w:p w14:paraId="76A49085" w14:textId="77777777" w:rsidR="00322FFA" w:rsidRDefault="00322FFA" w:rsidP="00322FFA">
      <w:pPr>
        <w:pStyle w:val="Proposal"/>
        <w:numPr>
          <w:ilvl w:val="0"/>
          <w:numId w:val="0"/>
        </w:numPr>
        <w:rPr>
          <w:b w:val="0"/>
        </w:rPr>
      </w:pPr>
    </w:p>
    <w:p w14:paraId="22493022" w14:textId="77777777" w:rsidR="00322FFA" w:rsidRPr="0020172B" w:rsidRDefault="00322FFA" w:rsidP="00322FFA">
      <w:pPr>
        <w:pStyle w:val="Proposal"/>
        <w:tabs>
          <w:tab w:val="num" w:pos="2438"/>
        </w:tabs>
      </w:pPr>
      <w:r w:rsidRPr="0020172B">
        <w:t>A BL UE in enhanced coverage or a NB-IoT UE</w:t>
      </w:r>
      <w:r>
        <w:t xml:space="preserve"> interested in MBMS service(s) sh</w:t>
      </w:r>
      <w:r w:rsidRPr="0020172B">
        <w:t xml:space="preserve">ould </w:t>
      </w:r>
      <w:r>
        <w:t>b</w:t>
      </w:r>
      <w:r w:rsidRPr="0020172B">
        <w:t xml:space="preserve">e allowed to camp on a </w:t>
      </w:r>
      <w:r>
        <w:t xml:space="preserve">cell on a </w:t>
      </w:r>
      <w:r w:rsidRPr="0020172B">
        <w:t>frequency, that is not the highest ranked frequency, but provides MBMS service(s).</w:t>
      </w:r>
    </w:p>
    <w:p w14:paraId="6CC85EE4" w14:textId="77777777" w:rsidR="00322FFA" w:rsidRDefault="00322FFA" w:rsidP="00322FFA">
      <w:pPr>
        <w:pStyle w:val="Proposal"/>
        <w:numPr>
          <w:ilvl w:val="0"/>
          <w:numId w:val="0"/>
        </w:numPr>
        <w:rPr>
          <w:b w:val="0"/>
        </w:rPr>
      </w:pPr>
    </w:p>
    <w:p w14:paraId="5DED4929" w14:textId="77777777" w:rsidR="00322FFA" w:rsidRDefault="00322FFA" w:rsidP="00322FFA">
      <w:pPr>
        <w:pStyle w:val="Proposal"/>
        <w:numPr>
          <w:ilvl w:val="0"/>
          <w:numId w:val="0"/>
        </w:numPr>
        <w:rPr>
          <w:b w:val="0"/>
        </w:rPr>
      </w:pPr>
    </w:p>
    <w:p w14:paraId="731C9F4E" w14:textId="3C140D64" w:rsidR="00322FFA" w:rsidRDefault="00322FFA" w:rsidP="00322FFA">
      <w:pPr>
        <w:pStyle w:val="Proposal"/>
        <w:numPr>
          <w:ilvl w:val="0"/>
          <w:numId w:val="0"/>
        </w:numPr>
        <w:rPr>
          <w:b w:val="0"/>
        </w:rPr>
      </w:pPr>
      <w:r>
        <w:rPr>
          <w:b w:val="0"/>
        </w:rPr>
        <w:t>The proposal 1 above, could also be achieved by introducing an Offset as has been agreed. If such an Offset</w:t>
      </w:r>
      <w:r w:rsidR="00C54206">
        <w:rPr>
          <w:b w:val="0"/>
        </w:rPr>
        <w:t xml:space="preserve"> is still agreed,</w:t>
      </w:r>
      <w:r>
        <w:rPr>
          <w:b w:val="0"/>
        </w:rPr>
        <w:t xml:space="preserve"> </w:t>
      </w:r>
      <w:r w:rsidR="00C54206">
        <w:rPr>
          <w:b w:val="0"/>
        </w:rPr>
        <w:t>t</w:t>
      </w:r>
      <w:r>
        <w:rPr>
          <w:b w:val="0"/>
        </w:rPr>
        <w:t xml:space="preserve">he absence of </w:t>
      </w:r>
      <w:r w:rsidR="00C54206">
        <w:rPr>
          <w:b w:val="0"/>
        </w:rPr>
        <w:t>the</w:t>
      </w:r>
      <w:r>
        <w:rPr>
          <w:b w:val="0"/>
        </w:rPr>
        <w:t xml:space="preserve"> Offset could also indicate the behaviour a</w:t>
      </w:r>
      <w:r w:rsidR="00CB49AC">
        <w:rPr>
          <w:b w:val="0"/>
        </w:rPr>
        <w:t>s described above in Proposal</w:t>
      </w:r>
      <w:r w:rsidR="00C54206">
        <w:rPr>
          <w:b w:val="0"/>
        </w:rPr>
        <w:t xml:space="preserve"> </w:t>
      </w:r>
      <w:r w:rsidR="00CB49AC">
        <w:rPr>
          <w:b w:val="0"/>
        </w:rPr>
        <w:t>1.</w:t>
      </w:r>
    </w:p>
    <w:p w14:paraId="2A05CA9B" w14:textId="2297AC74" w:rsidR="00CB49AC" w:rsidRDefault="00CB49AC" w:rsidP="00322FFA">
      <w:pPr>
        <w:pStyle w:val="Proposal"/>
        <w:numPr>
          <w:ilvl w:val="0"/>
          <w:numId w:val="0"/>
        </w:numPr>
        <w:rPr>
          <w:b w:val="0"/>
        </w:rPr>
      </w:pPr>
    </w:p>
    <w:p w14:paraId="1705FEAF" w14:textId="6194931D" w:rsidR="00CB49AC" w:rsidRDefault="00CB49AC" w:rsidP="00CB49AC">
      <w:pPr>
        <w:pStyle w:val="Observation"/>
      </w:pPr>
      <w:bookmarkStart w:id="17" w:name="_Toc473805879"/>
      <w:r>
        <w:t>There are alternative ways of doing cell ranking for SC-PTM, the alternatives being:</w:t>
      </w:r>
      <w:bookmarkEnd w:id="17"/>
    </w:p>
    <w:p w14:paraId="2FA07EDF" w14:textId="5567BED5" w:rsidR="00CB49AC" w:rsidRDefault="00CB49AC" w:rsidP="00CB49AC">
      <w:pPr>
        <w:pStyle w:val="Proposal"/>
        <w:numPr>
          <w:ilvl w:val="1"/>
          <w:numId w:val="3"/>
        </w:numPr>
      </w:pPr>
      <w:r>
        <w:t>No offset; meaning that the UE can by itself choose a cell on a frequency that provides MBMS services to be the highest ranked cell. This is in line with legacy SC-PTM and described in Proposal 1 above.</w:t>
      </w:r>
    </w:p>
    <w:p w14:paraId="3B2FF6FF" w14:textId="77777777" w:rsidR="00CB49AC" w:rsidRPr="00744550" w:rsidRDefault="00CB49AC" w:rsidP="00CB49AC">
      <w:pPr>
        <w:pStyle w:val="Proposal"/>
        <w:numPr>
          <w:ilvl w:val="1"/>
          <w:numId w:val="3"/>
        </w:numPr>
      </w:pPr>
      <w:r w:rsidRPr="00744550">
        <w:t>A new offset</w:t>
      </w:r>
      <w:r>
        <w:t>;</w:t>
      </w:r>
      <w:r w:rsidRPr="009D6999">
        <w:rPr>
          <w:b w:val="0"/>
        </w:rPr>
        <w:t xml:space="preserve"> </w:t>
      </w:r>
      <w:r w:rsidRPr="007F5331">
        <w:t>Qoffset</w:t>
      </w:r>
      <w:r w:rsidRPr="009D6999">
        <w:rPr>
          <w:vertAlign w:val="subscript"/>
        </w:rPr>
        <w:t>SCPTM</w:t>
      </w:r>
      <w:r w:rsidRPr="00744550">
        <w:t xml:space="preserve"> </w:t>
      </w:r>
      <w:r>
        <w:t>co</w:t>
      </w:r>
      <w:r w:rsidRPr="00744550">
        <w:t>uld be introduced. The offset shall only be applicable</w:t>
      </w:r>
      <w:r>
        <w:t xml:space="preserve"> at inter-frequency ranking</w:t>
      </w:r>
      <w:r w:rsidRPr="00744550">
        <w:t xml:space="preserve"> for UEs wanting to receive MBMS service(s) on such a frequency.</w:t>
      </w:r>
    </w:p>
    <w:p w14:paraId="2FBFA313" w14:textId="77777777" w:rsidR="00CB49AC" w:rsidRDefault="00CB49AC" w:rsidP="00322FFA">
      <w:pPr>
        <w:pStyle w:val="Proposal"/>
        <w:numPr>
          <w:ilvl w:val="0"/>
          <w:numId w:val="0"/>
        </w:numPr>
        <w:rPr>
          <w:b w:val="0"/>
        </w:rPr>
      </w:pPr>
    </w:p>
    <w:p w14:paraId="3EF5FF66" w14:textId="77777777" w:rsidR="00322FFA" w:rsidRPr="002B0431" w:rsidRDefault="00322FFA" w:rsidP="00322FFA">
      <w:pPr>
        <w:pStyle w:val="Proposal"/>
        <w:numPr>
          <w:ilvl w:val="0"/>
          <w:numId w:val="0"/>
        </w:numPr>
        <w:rPr>
          <w:b w:val="0"/>
        </w:rPr>
      </w:pPr>
    </w:p>
    <w:p w14:paraId="6CDEEAC0" w14:textId="1CE48DE4" w:rsidR="00322FFA" w:rsidRDefault="009D6999" w:rsidP="005F535F">
      <w:pPr>
        <w:pStyle w:val="Proposal"/>
        <w:tabs>
          <w:tab w:val="num" w:pos="2438"/>
        </w:tabs>
      </w:pPr>
      <w:r>
        <w:lastRenderedPageBreak/>
        <w:t>We propose to discuss if there really is a need for an Offset in c</w:t>
      </w:r>
      <w:r w:rsidR="00CB49AC">
        <w:t>ell ranking.</w:t>
      </w:r>
    </w:p>
    <w:p w14:paraId="63FEC4E1" w14:textId="77777777" w:rsidR="00322FFA" w:rsidRPr="00830CCF" w:rsidRDefault="00322FFA" w:rsidP="00322FFA">
      <w:pPr>
        <w:overflowPunct/>
        <w:autoSpaceDE/>
        <w:autoSpaceDN/>
        <w:adjustRightInd/>
        <w:spacing w:after="180"/>
        <w:jc w:val="left"/>
        <w:textAlignment w:val="auto"/>
        <w:rPr>
          <w:rFonts w:ascii="Times New Roman" w:eastAsia="SimSun" w:hAnsi="Times New Roman"/>
          <w:lang w:eastAsia="en-US"/>
        </w:rPr>
      </w:pPr>
    </w:p>
    <w:p w14:paraId="3FD3CE6B" w14:textId="71B6BC77" w:rsidR="00322FFA" w:rsidRPr="00744550" w:rsidRDefault="009D6999" w:rsidP="00322FFA">
      <w:pPr>
        <w:pStyle w:val="Proposal"/>
        <w:numPr>
          <w:ilvl w:val="0"/>
          <w:numId w:val="0"/>
        </w:numPr>
        <w:rPr>
          <w:b w:val="0"/>
        </w:rPr>
      </w:pPr>
      <w:r>
        <w:rPr>
          <w:b w:val="0"/>
        </w:rPr>
        <w:t xml:space="preserve">If it is anyway agreed to introduce an </w:t>
      </w:r>
      <w:r w:rsidR="00322FFA" w:rsidRPr="00744550">
        <w:rPr>
          <w:b w:val="0"/>
        </w:rPr>
        <w:t>Offset</w:t>
      </w:r>
      <w:r>
        <w:rPr>
          <w:b w:val="0"/>
        </w:rPr>
        <w:t>, the Offset</w:t>
      </w:r>
      <w:r w:rsidR="00322FFA" w:rsidRPr="00744550">
        <w:rPr>
          <w:b w:val="0"/>
        </w:rPr>
        <w:t xml:space="preserve"> </w:t>
      </w:r>
      <w:r w:rsidR="00CB49AC">
        <w:t>c</w:t>
      </w:r>
      <w:r w:rsidR="00322FFA">
        <w:rPr>
          <w:b w:val="0"/>
        </w:rPr>
        <w:t xml:space="preserve">ould be included </w:t>
      </w:r>
      <w:r w:rsidR="00322FFA" w:rsidRPr="00744550">
        <w:rPr>
          <w:b w:val="0"/>
        </w:rPr>
        <w:t>in SIB15</w:t>
      </w:r>
      <w:r w:rsidR="00322FFA">
        <w:rPr>
          <w:b w:val="0"/>
        </w:rPr>
        <w:t>/SIB15-NB</w:t>
      </w:r>
      <w:r w:rsidR="00322FFA" w:rsidRPr="00744550">
        <w:rPr>
          <w:b w:val="0"/>
        </w:rPr>
        <w:t>.</w:t>
      </w:r>
    </w:p>
    <w:p w14:paraId="3BA2C12D" w14:textId="77777777" w:rsidR="00322FFA" w:rsidRDefault="00322FFA" w:rsidP="00322FFA">
      <w:pPr>
        <w:pStyle w:val="Proposal"/>
        <w:numPr>
          <w:ilvl w:val="0"/>
          <w:numId w:val="0"/>
        </w:numPr>
        <w:rPr>
          <w:b w:val="0"/>
        </w:rPr>
      </w:pPr>
    </w:p>
    <w:p w14:paraId="6DD9C12C" w14:textId="5655DD54" w:rsidR="00322FFA" w:rsidRPr="00744550" w:rsidRDefault="009D6999" w:rsidP="00322FFA">
      <w:pPr>
        <w:pStyle w:val="Proposal"/>
        <w:tabs>
          <w:tab w:val="num" w:pos="2438"/>
        </w:tabs>
      </w:pPr>
      <w:r>
        <w:t>If an Offset needs to be introduced, t</w:t>
      </w:r>
      <w:r w:rsidR="00322FFA">
        <w:t xml:space="preserve">he </w:t>
      </w:r>
      <w:r w:rsidR="00322FFA" w:rsidRPr="00744550">
        <w:t>offset</w:t>
      </w:r>
      <w:r>
        <w:t xml:space="preserve"> c</w:t>
      </w:r>
      <w:r w:rsidR="00322FFA" w:rsidRPr="00744550">
        <w:t>ould be introduced</w:t>
      </w:r>
      <w:r w:rsidR="00322FFA">
        <w:t xml:space="preserve"> in SIB15/SIB15-NB</w:t>
      </w:r>
      <w:r w:rsidR="00322FFA" w:rsidRPr="00744550">
        <w:t>.</w:t>
      </w:r>
    </w:p>
    <w:p w14:paraId="7E690B51" w14:textId="77777777" w:rsidR="00C01F33" w:rsidRPr="00CE0424" w:rsidRDefault="00C01F33" w:rsidP="00CE0424">
      <w:pPr>
        <w:pStyle w:val="Heading1"/>
      </w:pPr>
      <w:bookmarkStart w:id="18" w:name="_GoBack"/>
      <w:bookmarkEnd w:id="18"/>
      <w:r w:rsidRPr="00CE0424">
        <w:t>Conclusion</w:t>
      </w:r>
    </w:p>
    <w:p w14:paraId="793EC0AB" w14:textId="77777777" w:rsidR="00CB49AC" w:rsidRDefault="00322FFA" w:rsidP="00322FFA">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77252E8" w14:textId="77777777" w:rsidR="00CB49AC" w:rsidRPr="00CB49AC" w:rsidRDefault="00CB49AC">
      <w:pPr>
        <w:pStyle w:val="TOC1"/>
        <w:rPr>
          <w:rFonts w:asciiTheme="minorHAnsi" w:eastAsiaTheme="minorEastAsia" w:hAnsiTheme="minorHAnsi" w:cstheme="minorBidi"/>
          <w:b w:val="0"/>
          <w:sz w:val="22"/>
          <w:lang w:eastAsia="sv-SE"/>
        </w:rPr>
      </w:pPr>
      <w:r>
        <w:t>Observation 1</w:t>
      </w:r>
      <w:r w:rsidRPr="00CB49AC">
        <w:rPr>
          <w:rFonts w:asciiTheme="minorHAnsi" w:eastAsiaTheme="minorEastAsia" w:hAnsiTheme="minorHAnsi" w:cstheme="minorBidi"/>
          <w:b w:val="0"/>
          <w:sz w:val="22"/>
          <w:lang w:eastAsia="sv-SE"/>
        </w:rPr>
        <w:tab/>
      </w:r>
      <w:r>
        <w:t>Cell re-selection for eMTC UEs and NB-IoT UEs should be adapted to support reception of MBMS service(s).</w:t>
      </w:r>
    </w:p>
    <w:p w14:paraId="77E398F8" w14:textId="77777777" w:rsidR="00CB49AC" w:rsidRPr="00CB49AC" w:rsidRDefault="00CB49AC">
      <w:pPr>
        <w:pStyle w:val="TOC1"/>
        <w:rPr>
          <w:rFonts w:asciiTheme="minorHAnsi" w:eastAsiaTheme="minorEastAsia" w:hAnsiTheme="minorHAnsi" w:cstheme="minorBidi"/>
          <w:b w:val="0"/>
          <w:sz w:val="22"/>
          <w:lang w:eastAsia="sv-SE"/>
        </w:rPr>
      </w:pPr>
      <w:r>
        <w:t>Observation 2</w:t>
      </w:r>
      <w:r w:rsidRPr="00CB49AC">
        <w:rPr>
          <w:rFonts w:asciiTheme="minorHAnsi" w:eastAsiaTheme="minorEastAsia" w:hAnsiTheme="minorHAnsi" w:cstheme="minorBidi"/>
          <w:b w:val="0"/>
          <w:sz w:val="22"/>
          <w:lang w:eastAsia="sv-SE"/>
        </w:rPr>
        <w:tab/>
      </w:r>
      <w:r>
        <w:t>There are no specific rules for choosing a specific cell for legacy SC-PTM, only rules for which frequency to choose.</w:t>
      </w:r>
    </w:p>
    <w:p w14:paraId="71706AAF" w14:textId="118B0978" w:rsidR="00CB49AC" w:rsidRDefault="00CB49AC">
      <w:pPr>
        <w:pStyle w:val="TOC1"/>
      </w:pPr>
      <w:r>
        <w:t>Observation 3</w:t>
      </w:r>
      <w:r w:rsidRPr="00CB49AC">
        <w:rPr>
          <w:rFonts w:asciiTheme="minorHAnsi" w:eastAsiaTheme="minorEastAsia" w:hAnsiTheme="minorHAnsi" w:cstheme="minorBidi"/>
          <w:b w:val="0"/>
          <w:sz w:val="22"/>
          <w:lang w:eastAsia="sv-SE"/>
        </w:rPr>
        <w:tab/>
      </w:r>
      <w:r>
        <w:t>There are alternative ways of doing cell ranking for SC-PTM, the alternatives being:</w:t>
      </w:r>
    </w:p>
    <w:p w14:paraId="4C0C18E4" w14:textId="77777777" w:rsidR="00CB49AC" w:rsidRDefault="00CB49AC" w:rsidP="00CB49AC">
      <w:pPr>
        <w:pStyle w:val="Proposal"/>
        <w:numPr>
          <w:ilvl w:val="1"/>
          <w:numId w:val="3"/>
        </w:numPr>
      </w:pPr>
      <w:r>
        <w:t>No offset; meaning that the UE can by itself choose a cell on a frequency that provides MBMS services to be the highest ranked cell. This is in line with legacy SC-PTM and described in Proposal 1 above.</w:t>
      </w:r>
    </w:p>
    <w:p w14:paraId="1DF6F57F" w14:textId="1FFB7F17" w:rsidR="00CB49AC" w:rsidRPr="00CB49AC" w:rsidRDefault="00CB49AC" w:rsidP="00CB49AC">
      <w:pPr>
        <w:pStyle w:val="Proposal"/>
        <w:numPr>
          <w:ilvl w:val="1"/>
          <w:numId w:val="3"/>
        </w:numPr>
      </w:pPr>
      <w:r w:rsidRPr="00744550">
        <w:t>A new offset</w:t>
      </w:r>
      <w:r>
        <w:t>;</w:t>
      </w:r>
      <w:r w:rsidRPr="009D6999">
        <w:rPr>
          <w:b w:val="0"/>
        </w:rPr>
        <w:t xml:space="preserve"> </w:t>
      </w:r>
      <w:r w:rsidRPr="007F5331">
        <w:t>Qoffset</w:t>
      </w:r>
      <w:r w:rsidRPr="009D6999">
        <w:rPr>
          <w:vertAlign w:val="subscript"/>
        </w:rPr>
        <w:t>SCPTM</w:t>
      </w:r>
      <w:r w:rsidRPr="00744550">
        <w:t xml:space="preserve"> </w:t>
      </w:r>
      <w:r>
        <w:t>co</w:t>
      </w:r>
      <w:r w:rsidRPr="00744550">
        <w:t>uld be introduced. The offset shall only be applicable</w:t>
      </w:r>
      <w:r>
        <w:t xml:space="preserve"> at inter-frequency ranking</w:t>
      </w:r>
      <w:r w:rsidRPr="00744550">
        <w:t xml:space="preserve"> for UEs wanting to receive MBMS service(s) on such a frequency.</w:t>
      </w:r>
    </w:p>
    <w:p w14:paraId="2B7B8F05" w14:textId="77777777" w:rsidR="00322FFA" w:rsidRDefault="00322FFA" w:rsidP="00322FFA">
      <w:pPr>
        <w:pStyle w:val="BodyText"/>
        <w:rPr>
          <w:b/>
          <w:bCs/>
        </w:rPr>
      </w:pPr>
      <w:r>
        <w:rPr>
          <w:b/>
          <w:bCs/>
        </w:rPr>
        <w:fldChar w:fldCharType="end"/>
      </w:r>
    </w:p>
    <w:p w14:paraId="3E2A8C95" w14:textId="77777777" w:rsidR="00322FFA" w:rsidRDefault="00322FFA" w:rsidP="00322FFA">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015FFAD6" w14:textId="77777777" w:rsidR="00322FFA" w:rsidRPr="0020172B" w:rsidRDefault="00322FFA" w:rsidP="00CB49AC">
      <w:pPr>
        <w:pStyle w:val="Proposal"/>
        <w:numPr>
          <w:ilvl w:val="0"/>
          <w:numId w:val="18"/>
        </w:numPr>
        <w:tabs>
          <w:tab w:val="num" w:pos="2438"/>
        </w:tabs>
      </w:pPr>
      <w:r w:rsidRPr="0020172B">
        <w:t>A BL UE in enhanced coverage or a NB-IoT UE</w:t>
      </w:r>
      <w:r>
        <w:t xml:space="preserve"> interested in MBMS service(s) sh</w:t>
      </w:r>
      <w:r w:rsidRPr="0020172B">
        <w:t xml:space="preserve">ould </w:t>
      </w:r>
      <w:r>
        <w:t>b</w:t>
      </w:r>
      <w:r w:rsidRPr="0020172B">
        <w:t xml:space="preserve">e allowed to camp on a </w:t>
      </w:r>
      <w:r>
        <w:t xml:space="preserve">cell on a </w:t>
      </w:r>
      <w:r w:rsidRPr="0020172B">
        <w:t>frequency, that is not the highest ranked frequency, but provides MBMS service(s).</w:t>
      </w:r>
    </w:p>
    <w:p w14:paraId="32BCD2F8" w14:textId="174213C9" w:rsidR="009D6999" w:rsidRPr="00744550" w:rsidRDefault="009D6999" w:rsidP="00CB49AC">
      <w:pPr>
        <w:pStyle w:val="Proposal"/>
        <w:tabs>
          <w:tab w:val="num" w:pos="2438"/>
        </w:tabs>
      </w:pPr>
      <w:r>
        <w:t>We propose to discuss if there really is a need</w:t>
      </w:r>
      <w:r w:rsidR="00CB49AC">
        <w:t xml:space="preserve"> for an Offset in cell ranking.</w:t>
      </w:r>
    </w:p>
    <w:p w14:paraId="775406A7" w14:textId="77777777" w:rsidR="009D6999" w:rsidRPr="00744550" w:rsidRDefault="009D6999" w:rsidP="009D6999">
      <w:pPr>
        <w:pStyle w:val="Proposal"/>
        <w:tabs>
          <w:tab w:val="num" w:pos="2438"/>
        </w:tabs>
      </w:pPr>
      <w:r>
        <w:t xml:space="preserve">If an Offset needs to be introduced, the </w:t>
      </w:r>
      <w:r w:rsidRPr="00744550">
        <w:t>offset</w:t>
      </w:r>
      <w:r w:rsidRPr="00744550">
        <w:rPr>
          <w:b w:val="0"/>
        </w:rPr>
        <w:t xml:space="preserve"> </w:t>
      </w:r>
      <w:r w:rsidRPr="007F5331">
        <w:t>Qoffset</w:t>
      </w:r>
      <w:r>
        <w:rPr>
          <w:vertAlign w:val="subscript"/>
        </w:rPr>
        <w:t>SCPTM</w:t>
      </w:r>
      <w:r>
        <w:t xml:space="preserve"> c</w:t>
      </w:r>
      <w:r w:rsidRPr="00744550">
        <w:t>ould be introduced</w:t>
      </w:r>
      <w:r>
        <w:t xml:space="preserve"> in SIB15/SIB15-NB</w:t>
      </w:r>
      <w:r w:rsidRPr="00744550">
        <w:t>.</w:t>
      </w:r>
    </w:p>
    <w:p w14:paraId="43591C01" w14:textId="77777777" w:rsidR="00C01F33" w:rsidRPr="00CE0424" w:rsidRDefault="00C01F33" w:rsidP="006E062C"/>
    <w:p w14:paraId="4C9431F6" w14:textId="77777777" w:rsidR="00F507D1" w:rsidRPr="00CE0424" w:rsidRDefault="00F507D1" w:rsidP="00CE0424">
      <w:pPr>
        <w:pStyle w:val="Heading1"/>
      </w:pPr>
      <w:bookmarkStart w:id="19" w:name="_In-sequence_SDU_delivery"/>
      <w:bookmarkEnd w:id="19"/>
      <w:r w:rsidRPr="00CE0424">
        <w:t>References</w:t>
      </w:r>
    </w:p>
    <w:p w14:paraId="69A1862A" w14:textId="77777777" w:rsidR="00C30943" w:rsidRDefault="00C30943" w:rsidP="00C30943">
      <w:pPr>
        <w:pStyle w:val="Reference"/>
      </w:pPr>
      <w:bookmarkStart w:id="20" w:name="_Ref461437578"/>
      <w:bookmarkStart w:id="21" w:name="_Ref174151459"/>
      <w:bookmarkStart w:id="22" w:name="_Ref189809556"/>
      <w:r>
        <w:t>TS 36.300, Overall Description</w:t>
      </w:r>
      <w:bookmarkEnd w:id="20"/>
    </w:p>
    <w:p w14:paraId="74A4ED8B" w14:textId="2F9065E5" w:rsidR="00C30943" w:rsidRDefault="00C30943" w:rsidP="00C30943">
      <w:pPr>
        <w:pStyle w:val="Reference"/>
      </w:pPr>
      <w:bookmarkStart w:id="23" w:name="_Ref461437642"/>
      <w:r>
        <w:t>TS 36.304 User Equipment (UE) procedure in Idle Mode</w:t>
      </w:r>
      <w:bookmarkEnd w:id="21"/>
      <w:bookmarkEnd w:id="22"/>
      <w:bookmarkEnd w:id="23"/>
    </w:p>
    <w:p w14:paraId="7AA6E6A4" w14:textId="2FA22DBE" w:rsidR="003A7EF3" w:rsidRPr="00CE0424" w:rsidRDefault="00CB49AC" w:rsidP="00CE0424">
      <w:pPr>
        <w:pStyle w:val="Reference"/>
      </w:pPr>
      <w:r>
        <w:t xml:space="preserve">CR R2-170172 on 36.304, Cell ranking with SC-PTM </w:t>
      </w:r>
    </w:p>
    <w:sectPr w:rsidR="003A7EF3"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1322D" w14:textId="77777777" w:rsidR="001F50E5" w:rsidRDefault="001F50E5">
      <w:r>
        <w:separator/>
      </w:r>
    </w:p>
  </w:endnote>
  <w:endnote w:type="continuationSeparator" w:id="0">
    <w:p w14:paraId="3E98AAA2" w14:textId="77777777" w:rsidR="001F50E5" w:rsidRDefault="001F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789940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420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42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A8F5F" w14:textId="77777777" w:rsidR="001F50E5" w:rsidRDefault="001F50E5">
      <w:r>
        <w:separator/>
      </w:r>
    </w:p>
  </w:footnote>
  <w:footnote w:type="continuationSeparator" w:id="0">
    <w:p w14:paraId="1CA34169" w14:textId="77777777" w:rsidR="001F50E5" w:rsidRDefault="001F5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429E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5E9C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72F08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930873"/>
    <w:multiLevelType w:val="hybridMultilevel"/>
    <w:tmpl w:val="4CB6505C"/>
    <w:lvl w:ilvl="0" w:tplc="7152D6CE">
      <w:start w:val="8"/>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A591557"/>
    <w:multiLevelType w:val="hybridMultilevel"/>
    <w:tmpl w:val="CEA0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CAB4E0D2"/>
    <w:lvl w:ilvl="0" w:tplc="62FE4644">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1"/>
  </w:num>
  <w:num w:numId="14">
    <w:abstractNumId w:val="16"/>
  </w:num>
  <w:num w:numId="15">
    <w:abstractNumId w:val="12"/>
  </w:num>
  <w:num w:numId="16">
    <w:abstractNumId w:val="15"/>
  </w:num>
  <w:num w:numId="17">
    <w:abstractNumId w:val="14"/>
  </w:num>
  <w:num w:numId="18">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1267"/>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D5B"/>
    <w:rsid w:val="000F3BE9"/>
    <w:rsid w:val="000F3F6C"/>
    <w:rsid w:val="000F6DF3"/>
    <w:rsid w:val="001005FF"/>
    <w:rsid w:val="001062FB"/>
    <w:rsid w:val="001063E6"/>
    <w:rsid w:val="00113CF4"/>
    <w:rsid w:val="001153EA"/>
    <w:rsid w:val="00115643"/>
    <w:rsid w:val="00116765"/>
    <w:rsid w:val="0012180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7F2"/>
    <w:rsid w:val="001E7AED"/>
    <w:rsid w:val="001F3916"/>
    <w:rsid w:val="001F50E5"/>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338"/>
    <w:rsid w:val="002B24D6"/>
    <w:rsid w:val="002C41E6"/>
    <w:rsid w:val="002D071A"/>
    <w:rsid w:val="002D34B2"/>
    <w:rsid w:val="002D7637"/>
    <w:rsid w:val="002E17F2"/>
    <w:rsid w:val="002E7CAE"/>
    <w:rsid w:val="002F22CF"/>
    <w:rsid w:val="002F2771"/>
    <w:rsid w:val="002F37A9"/>
    <w:rsid w:val="00301CE6"/>
    <w:rsid w:val="0030256B"/>
    <w:rsid w:val="0030501F"/>
    <w:rsid w:val="00307BA1"/>
    <w:rsid w:val="00311702"/>
    <w:rsid w:val="00311E82"/>
    <w:rsid w:val="00313FD6"/>
    <w:rsid w:val="003143BD"/>
    <w:rsid w:val="00317B01"/>
    <w:rsid w:val="003203ED"/>
    <w:rsid w:val="00322C9F"/>
    <w:rsid w:val="00322FFA"/>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97B13"/>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483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01D0"/>
    <w:rsid w:val="005935A4"/>
    <w:rsid w:val="005948C2"/>
    <w:rsid w:val="00595DCA"/>
    <w:rsid w:val="0059733D"/>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89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5F1C"/>
    <w:rsid w:val="00721593"/>
    <w:rsid w:val="00726EA6"/>
    <w:rsid w:val="00727208"/>
    <w:rsid w:val="00727680"/>
    <w:rsid w:val="007348B1"/>
    <w:rsid w:val="00734B23"/>
    <w:rsid w:val="007362A6"/>
    <w:rsid w:val="00736D7D"/>
    <w:rsid w:val="00740E58"/>
    <w:rsid w:val="0074405B"/>
    <w:rsid w:val="00744550"/>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3A5"/>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999"/>
    <w:rsid w:val="009D703C"/>
    <w:rsid w:val="009D718F"/>
    <w:rsid w:val="009E068F"/>
    <w:rsid w:val="009E14E0"/>
    <w:rsid w:val="009E35DB"/>
    <w:rsid w:val="009E47A3"/>
    <w:rsid w:val="009E6F2D"/>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46D7A"/>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1676"/>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466"/>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0943"/>
    <w:rsid w:val="00C3719D"/>
    <w:rsid w:val="00C54206"/>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49AC"/>
    <w:rsid w:val="00CB7170"/>
    <w:rsid w:val="00CC040E"/>
    <w:rsid w:val="00CC111F"/>
    <w:rsid w:val="00CC2011"/>
    <w:rsid w:val="00CC3EA0"/>
    <w:rsid w:val="00CC7B45"/>
    <w:rsid w:val="00CD1188"/>
    <w:rsid w:val="00CD2ED1"/>
    <w:rsid w:val="00CD337B"/>
    <w:rsid w:val="00CD764F"/>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2927"/>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836"/>
    <w:rsid w:val="00E9291C"/>
    <w:rsid w:val="00E93FFE"/>
    <w:rsid w:val="00E94F8A"/>
    <w:rsid w:val="00EA084D"/>
    <w:rsid w:val="00EA7A41"/>
    <w:rsid w:val="00EB077B"/>
    <w:rsid w:val="00EB4EA2"/>
    <w:rsid w:val="00EC27C6"/>
    <w:rsid w:val="00EC4207"/>
    <w:rsid w:val="00EC5653"/>
    <w:rsid w:val="00EC60B5"/>
    <w:rsid w:val="00EC71CE"/>
    <w:rsid w:val="00ED1006"/>
    <w:rsid w:val="00ED3F9C"/>
    <w:rsid w:val="00EF0A9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itle">
    <w:name w:val="Doc-title"/>
    <w:basedOn w:val="Normal"/>
    <w:next w:val="Doc-text2"/>
    <w:link w:val="Doc-titleChar"/>
    <w:qFormat/>
    <w:rsid w:val="00ED3F9C"/>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ED3F9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D3F9C"/>
    <w:rPr>
      <w:rFonts w:ascii="Arial" w:eastAsia="MS Mincho" w:hAnsi="Arial"/>
      <w:szCs w:val="24"/>
      <w:lang w:val="en-GB" w:eastAsia="en-GB"/>
    </w:rPr>
  </w:style>
  <w:style w:type="character" w:customStyle="1" w:styleId="Doc-titleChar">
    <w:name w:val="Doc-title Char"/>
    <w:link w:val="Doc-title"/>
    <w:rsid w:val="00ED3F9C"/>
    <w:rPr>
      <w:rFonts w:ascii="Arial" w:eastAsia="MS Mincho" w:hAnsi="Arial"/>
      <w:noProof/>
      <w:szCs w:val="24"/>
      <w:lang w:val="en-GB" w:eastAsia="en-GB"/>
    </w:rPr>
  </w:style>
  <w:style w:type="paragraph" w:customStyle="1" w:styleId="Comments">
    <w:name w:val="Comments"/>
    <w:basedOn w:val="Normal"/>
    <w:link w:val="CommentsChar"/>
    <w:qFormat/>
    <w:rsid w:val="00ED3F9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ED3F9C"/>
    <w:rPr>
      <w:rFonts w:ascii="Arial" w:eastAsia="MS Mincho" w:hAnsi="Arial"/>
      <w:i/>
      <w:noProof/>
      <w:sz w:val="18"/>
      <w:szCs w:val="24"/>
      <w:lang w:val="en-GB" w:eastAsia="en-GB"/>
    </w:rPr>
  </w:style>
  <w:style w:type="paragraph" w:customStyle="1" w:styleId="Agreement">
    <w:name w:val="Agreement"/>
    <w:basedOn w:val="Normal"/>
    <w:next w:val="Doc-text2"/>
    <w:rsid w:val="00ED3F9C"/>
    <w:pPr>
      <w:numPr>
        <w:numId w:val="14"/>
      </w:numPr>
      <w:tabs>
        <w:tab w:val="num" w:pos="1800"/>
      </w:tabs>
      <w:overflowPunct/>
      <w:autoSpaceDE/>
      <w:autoSpaceDN/>
      <w:adjustRightInd/>
      <w:spacing w:before="60" w:after="0"/>
      <w:ind w:left="1800"/>
      <w:jc w:val="left"/>
      <w:textAlignment w:val="auto"/>
    </w:pPr>
    <w:rPr>
      <w:rFonts w:eastAsia="MS Mincho"/>
      <w:b/>
      <w:szCs w:val="24"/>
      <w:lang w:eastAsia="en-GB"/>
    </w:rPr>
  </w:style>
  <w:style w:type="paragraph" w:customStyle="1" w:styleId="BoldComments">
    <w:name w:val="Bold Comments"/>
    <w:basedOn w:val="Normal"/>
    <w:link w:val="BoldCommentsChar"/>
    <w:qFormat/>
    <w:rsid w:val="00ED3F9C"/>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ED3F9C"/>
    <w:rPr>
      <w:rFonts w:ascii="Arial" w:eastAsia="MS Mincho" w:hAnsi="Arial"/>
      <w:b/>
      <w:szCs w:val="24"/>
      <w:lang w:val="x-none" w:eastAsia="x-none"/>
    </w:rPr>
  </w:style>
  <w:style w:type="character" w:customStyle="1" w:styleId="B1Char">
    <w:name w:val="B1 Char"/>
    <w:link w:val="B1"/>
    <w:locked/>
    <w:rsid w:val="000F2D5B"/>
    <w:rPr>
      <w:rFonts w:ascii="Arial" w:hAnsi="Arial"/>
      <w:lang w:val="en-GB" w:eastAsia="en-US"/>
    </w:rPr>
  </w:style>
  <w:style w:type="character" w:customStyle="1" w:styleId="TALCar">
    <w:name w:val="TAL Car"/>
    <w:link w:val="TAL"/>
    <w:locked/>
    <w:rsid w:val="00744550"/>
    <w:rPr>
      <w:rFonts w:ascii="Arial" w:hAnsi="Arial"/>
      <w:sz w:val="18"/>
      <w:lang w:val="en-GB" w:eastAsia="en-US"/>
    </w:rPr>
  </w:style>
  <w:style w:type="character" w:customStyle="1" w:styleId="THChar">
    <w:name w:val="TH Char"/>
    <w:link w:val="TH"/>
    <w:locked/>
    <w:rsid w:val="007445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8021">
      <w:bodyDiv w:val="1"/>
      <w:marLeft w:val="0"/>
      <w:marRight w:val="0"/>
      <w:marTop w:val="0"/>
      <w:marBottom w:val="0"/>
      <w:divBdr>
        <w:top w:val="none" w:sz="0" w:space="0" w:color="auto"/>
        <w:left w:val="none" w:sz="0" w:space="0" w:color="auto"/>
        <w:bottom w:val="none" w:sz="0" w:space="0" w:color="auto"/>
        <w:right w:val="none" w:sz="0" w:space="0" w:color="auto"/>
      </w:divBdr>
    </w:div>
    <w:div w:id="11302443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2-16815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Docs/R2-168960.zip" TargetMode="External"/><Relationship Id="rId4" Type="http://schemas.openxmlformats.org/officeDocument/2006/relationships/settings" Target="settings.xml"/><Relationship Id="rId9" Type="http://schemas.openxmlformats.org/officeDocument/2006/relationships/hyperlink" Target="Docs/R2-16896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88B49-BD9B-427B-8C4F-0CFA82466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158</TotalTime>
  <Pages>4</Pages>
  <Words>1054</Words>
  <Characters>8543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23</cp:revision>
  <cp:lastPrinted>2008-01-31T06:09:00Z</cp:lastPrinted>
  <dcterms:created xsi:type="dcterms:W3CDTF">2016-09-07T05:59:00Z</dcterms:created>
  <dcterms:modified xsi:type="dcterms:W3CDTF">2017-02-03T18:33:00Z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